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C71EE1" w:rsidP="0012039B">
            <w:pPr>
              <w:widowControl/>
              <w:jc w:val="center"/>
              <w:rPr>
                <w:b/>
                <w:sz w:val="28"/>
              </w:rPr>
            </w:pPr>
            <w:r w:rsidRPr="00560F0D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A3A7682" wp14:editId="5FE142E0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560F0D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7F3006" w:rsidP="0012039B">
            <w:pPr>
              <w:pStyle w:val="3"/>
            </w:pPr>
            <w:r w:rsidRPr="00560F0D">
              <w:rPr>
                <w:sz w:val="28"/>
              </w:rPr>
              <w:t>П О С Т А Н О В Л Е Н И Е</w:t>
            </w:r>
          </w:p>
        </w:tc>
      </w:tr>
      <w:tr w:rsidR="00426FF1" w:rsidRPr="00560F0D" w:rsidTr="0012039B">
        <w:trPr>
          <w:jc w:val="center"/>
        </w:trPr>
        <w:tc>
          <w:tcPr>
            <w:tcW w:w="9639" w:type="dxa"/>
            <w:vAlign w:val="center"/>
          </w:tcPr>
          <w:p w:rsidR="00426FF1" w:rsidRPr="00560F0D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560F0D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63EC0" w:rsidRPr="00560F0D" w:rsidTr="004D379D">
        <w:trPr>
          <w:jc w:val="center"/>
        </w:trPr>
        <w:tc>
          <w:tcPr>
            <w:tcW w:w="284" w:type="dxa"/>
            <w:vAlign w:val="bottom"/>
          </w:tcPr>
          <w:p w:rsidR="001E692E" w:rsidRPr="00560F0D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560F0D" w:rsidRDefault="00AF42A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2021 г.</w:t>
            </w:r>
          </w:p>
        </w:tc>
        <w:tc>
          <w:tcPr>
            <w:tcW w:w="397" w:type="dxa"/>
            <w:vAlign w:val="bottom"/>
          </w:tcPr>
          <w:p w:rsidR="001E692E" w:rsidRPr="00560F0D" w:rsidRDefault="001E692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560F0D" w:rsidRDefault="00AF42A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-пП</w:t>
            </w:r>
          </w:p>
        </w:tc>
      </w:tr>
      <w:tr w:rsidR="00A63EC0" w:rsidRPr="00560F0D" w:rsidTr="004D379D">
        <w:trPr>
          <w:jc w:val="center"/>
        </w:trPr>
        <w:tc>
          <w:tcPr>
            <w:tcW w:w="4650" w:type="dxa"/>
            <w:gridSpan w:val="4"/>
          </w:tcPr>
          <w:p w:rsidR="001E692E" w:rsidRPr="00560F0D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560F0D" w:rsidRDefault="001E692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г.Пенза</w:t>
            </w:r>
          </w:p>
        </w:tc>
      </w:tr>
    </w:tbl>
    <w:p w:rsidR="00BA5A70" w:rsidRPr="00560F0D" w:rsidRDefault="00BA5A70">
      <w:pPr>
        <w:jc w:val="both"/>
        <w:rPr>
          <w:sz w:val="28"/>
        </w:rPr>
      </w:pPr>
    </w:p>
    <w:p w:rsidR="00412756" w:rsidRPr="00C74D0F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C74D0F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412756" w:rsidRPr="00C74D0F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C74D0F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412756" w:rsidRPr="00C74D0F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C74D0F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412756" w:rsidRPr="00C74D0F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C74D0F">
        <w:rPr>
          <w:b/>
          <w:sz w:val="28"/>
          <w:szCs w:val="28"/>
        </w:rPr>
        <w:t xml:space="preserve">на </w:t>
      </w:r>
      <w:r w:rsidRPr="00C74D0F">
        <w:rPr>
          <w:b/>
          <w:sz w:val="28"/>
        </w:rPr>
        <w:t>2021 год и на плановый период 2022 и 2023 годов</w:t>
      </w:r>
      <w:r w:rsidRPr="00C74D0F">
        <w:rPr>
          <w:b/>
          <w:sz w:val="28"/>
          <w:szCs w:val="28"/>
        </w:rPr>
        <w:t xml:space="preserve">, </w:t>
      </w:r>
      <w:r w:rsidRPr="00C74D0F">
        <w:rPr>
          <w:b/>
          <w:sz w:val="28"/>
          <w:szCs w:val="28"/>
        </w:rPr>
        <w:br/>
        <w:t xml:space="preserve">утвержденную постановлением Правительства </w:t>
      </w:r>
      <w:r w:rsidRPr="00C74D0F">
        <w:rPr>
          <w:b/>
          <w:sz w:val="28"/>
          <w:szCs w:val="28"/>
        </w:rPr>
        <w:br/>
        <w:t xml:space="preserve">Пензенской области от 29.12.2020 № 946-пП </w:t>
      </w:r>
    </w:p>
    <w:p w:rsidR="00412756" w:rsidRPr="00C74D0F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C74D0F">
        <w:rPr>
          <w:b/>
          <w:sz w:val="28"/>
          <w:szCs w:val="28"/>
        </w:rPr>
        <w:t>(с последующими изменениями)</w:t>
      </w:r>
    </w:p>
    <w:p w:rsidR="00412756" w:rsidRPr="00C74D0F" w:rsidRDefault="00412756" w:rsidP="00DC001D">
      <w:pPr>
        <w:spacing w:line="247" w:lineRule="auto"/>
        <w:jc w:val="center"/>
        <w:rPr>
          <w:b/>
          <w:sz w:val="28"/>
        </w:rPr>
      </w:pPr>
    </w:p>
    <w:p w:rsidR="00412756" w:rsidRPr="00C74D0F" w:rsidRDefault="00412756" w:rsidP="00984F9C">
      <w:pPr>
        <w:ind w:firstLine="709"/>
        <w:jc w:val="both"/>
        <w:rPr>
          <w:b/>
          <w:sz w:val="28"/>
        </w:rPr>
      </w:pPr>
      <w:bookmarkStart w:id="0" w:name="_GoBack"/>
      <w:bookmarkEnd w:id="0"/>
      <w:r w:rsidRPr="00C74D0F">
        <w:rPr>
          <w:sz w:val="28"/>
        </w:rPr>
        <w:t xml:space="preserve">В целях приведения нормативного правового акта в соответствие </w:t>
      </w:r>
      <w:r w:rsidRPr="00C74D0F">
        <w:rPr>
          <w:sz w:val="28"/>
        </w:rPr>
        <w:br/>
        <w:t xml:space="preserve">с действующим законодательством, руководствуясь Законом Пензенской области от 22.12.2005 № 906-ЗПО "О Правительстве Пензенской области" </w:t>
      </w:r>
      <w:r w:rsidRPr="00C74D0F">
        <w:rPr>
          <w:sz w:val="28"/>
        </w:rPr>
        <w:br/>
        <w:t xml:space="preserve">(с последующими изменениями), Правительство Пензенской области </w:t>
      </w:r>
      <w:r w:rsidRPr="00C74D0F">
        <w:rPr>
          <w:sz w:val="28"/>
        </w:rPr>
        <w:br/>
      </w:r>
      <w:r w:rsidRPr="00C74D0F">
        <w:rPr>
          <w:b/>
          <w:sz w:val="28"/>
        </w:rPr>
        <w:t>п о с т а н о в л я е т:</w:t>
      </w:r>
    </w:p>
    <w:p w:rsidR="00412756" w:rsidRPr="00C74D0F" w:rsidRDefault="00412756" w:rsidP="00984F9C">
      <w:pPr>
        <w:ind w:firstLine="709"/>
        <w:jc w:val="both"/>
        <w:rPr>
          <w:spacing w:val="-4"/>
          <w:sz w:val="28"/>
        </w:rPr>
      </w:pPr>
      <w:r w:rsidRPr="00C74D0F">
        <w:rPr>
          <w:spacing w:val="-4"/>
          <w:sz w:val="28"/>
        </w:rPr>
        <w:t xml:space="preserve">1. Внести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(далее - Программа), утвержденную постановлением Правительства Пензенской области от 29.12.2020 № 946-пП "О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годов" </w:t>
      </w:r>
      <w:r w:rsidR="00DC001D" w:rsidRPr="00C74D0F">
        <w:rPr>
          <w:spacing w:val="-4"/>
          <w:sz w:val="28"/>
        </w:rPr>
        <w:br/>
      </w:r>
      <w:r w:rsidRPr="00C74D0F">
        <w:rPr>
          <w:spacing w:val="-4"/>
          <w:sz w:val="28"/>
        </w:rPr>
        <w:t>(с последующими изменениями), следующие изменения:</w:t>
      </w:r>
    </w:p>
    <w:p w:rsidR="006F5339" w:rsidRPr="00C74D0F" w:rsidRDefault="006F5339" w:rsidP="00984F9C">
      <w:pPr>
        <w:ind w:firstLine="709"/>
        <w:jc w:val="both"/>
        <w:rPr>
          <w:sz w:val="28"/>
          <w:szCs w:val="28"/>
        </w:rPr>
      </w:pPr>
      <w:r w:rsidRPr="00C74D0F">
        <w:rPr>
          <w:spacing w:val="-4"/>
          <w:sz w:val="28"/>
        </w:rPr>
        <w:t xml:space="preserve">1.1. </w:t>
      </w:r>
      <w:r w:rsidRPr="00C74D0F">
        <w:rPr>
          <w:sz w:val="28"/>
          <w:szCs w:val="28"/>
        </w:rPr>
        <w:t xml:space="preserve">В </w:t>
      </w:r>
      <w:hyperlink r:id="rId10" w:history="1">
        <w:r w:rsidRPr="00C74D0F">
          <w:rPr>
            <w:sz w:val="28"/>
            <w:szCs w:val="28"/>
          </w:rPr>
          <w:t>разделе 2</w:t>
        </w:r>
      </w:hyperlink>
      <w:r w:rsidRPr="00C74D0F">
        <w:rPr>
          <w:sz w:val="28"/>
          <w:szCs w:val="28"/>
        </w:rPr>
        <w:t xml:space="preserve"> "Перечень заболеваний (состояний) и перечень видов, форм и условий медицинской помощи, оказываемой гражданам без взимания </w:t>
      </w:r>
      <w:r w:rsidRPr="00C74D0F">
        <w:rPr>
          <w:sz w:val="28"/>
          <w:szCs w:val="28"/>
        </w:rPr>
        <w:br/>
        <w:t>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области" Программы:</w:t>
      </w:r>
    </w:p>
    <w:p w:rsidR="0025417E" w:rsidRPr="00C74D0F" w:rsidRDefault="0025417E" w:rsidP="00984F9C">
      <w:pPr>
        <w:tabs>
          <w:tab w:val="left" w:pos="1680"/>
        </w:tabs>
        <w:ind w:firstLine="701"/>
        <w:jc w:val="both"/>
        <w:rPr>
          <w:sz w:val="28"/>
          <w:szCs w:val="28"/>
        </w:rPr>
      </w:pPr>
      <w:r w:rsidRPr="00C74D0F">
        <w:rPr>
          <w:spacing w:val="-4"/>
          <w:sz w:val="28"/>
          <w:szCs w:val="28"/>
        </w:rPr>
        <w:t xml:space="preserve">1.1.1. </w:t>
      </w:r>
      <w:r w:rsidRPr="00C74D0F">
        <w:rPr>
          <w:sz w:val="28"/>
          <w:szCs w:val="28"/>
        </w:rPr>
        <w:t>в пункте 2.3:</w:t>
      </w:r>
    </w:p>
    <w:p w:rsidR="00E3409D" w:rsidRPr="00C74D0F" w:rsidRDefault="00E3409D" w:rsidP="00E3409D">
      <w:pPr>
        <w:ind w:firstLine="709"/>
        <w:jc w:val="both"/>
        <w:rPr>
          <w:spacing w:val="-4"/>
          <w:sz w:val="28"/>
          <w:szCs w:val="28"/>
        </w:rPr>
      </w:pPr>
      <w:r w:rsidRPr="00C74D0F">
        <w:rPr>
          <w:spacing w:val="-6"/>
          <w:sz w:val="28"/>
          <w:szCs w:val="28"/>
        </w:rPr>
        <w:t>1.1.1.1.  подпункт 2.3.4  изложить в новой редакции согласно приложению №1</w:t>
      </w:r>
      <w:r w:rsidRPr="00C74D0F">
        <w:rPr>
          <w:spacing w:val="-4"/>
          <w:sz w:val="28"/>
          <w:szCs w:val="28"/>
        </w:rPr>
        <w:t xml:space="preserve"> к настоящему постановлению;</w:t>
      </w:r>
    </w:p>
    <w:p w:rsidR="0025417E" w:rsidRPr="00C74D0F" w:rsidRDefault="0025417E" w:rsidP="00984F9C">
      <w:pPr>
        <w:ind w:firstLine="709"/>
        <w:jc w:val="both"/>
        <w:rPr>
          <w:spacing w:val="-4"/>
          <w:sz w:val="28"/>
          <w:szCs w:val="28"/>
        </w:rPr>
      </w:pPr>
      <w:r w:rsidRPr="00C74D0F">
        <w:rPr>
          <w:spacing w:val="-6"/>
          <w:sz w:val="28"/>
          <w:szCs w:val="28"/>
        </w:rPr>
        <w:t>1.1.1.1.  подпункт 2.3.5</w:t>
      </w:r>
      <w:r w:rsidR="00AF23F0" w:rsidRPr="00C74D0F">
        <w:rPr>
          <w:spacing w:val="-6"/>
          <w:sz w:val="28"/>
          <w:szCs w:val="28"/>
        </w:rPr>
        <w:t xml:space="preserve">.2 </w:t>
      </w:r>
      <w:r w:rsidRPr="00C74D0F">
        <w:rPr>
          <w:spacing w:val="-6"/>
          <w:sz w:val="28"/>
          <w:szCs w:val="28"/>
        </w:rPr>
        <w:t xml:space="preserve"> изложить в новой редакции согласно приложению №</w:t>
      </w:r>
      <w:r w:rsidR="00E3409D" w:rsidRPr="00C74D0F">
        <w:rPr>
          <w:spacing w:val="-6"/>
          <w:sz w:val="28"/>
          <w:szCs w:val="28"/>
        </w:rPr>
        <w:t>2</w:t>
      </w:r>
      <w:r w:rsidRPr="00C74D0F">
        <w:rPr>
          <w:spacing w:val="-4"/>
          <w:sz w:val="28"/>
          <w:szCs w:val="28"/>
        </w:rPr>
        <w:t xml:space="preserve"> к настоящему постановлению;</w:t>
      </w:r>
    </w:p>
    <w:p w:rsidR="00547A7D" w:rsidRPr="00C74D0F" w:rsidRDefault="00547A7D" w:rsidP="00984F9C">
      <w:pPr>
        <w:tabs>
          <w:tab w:val="left" w:pos="1680"/>
        </w:tabs>
        <w:ind w:firstLine="701"/>
        <w:jc w:val="both"/>
        <w:rPr>
          <w:spacing w:val="-4"/>
          <w:sz w:val="28"/>
        </w:rPr>
      </w:pPr>
      <w:r w:rsidRPr="00C74D0F">
        <w:rPr>
          <w:spacing w:val="-4"/>
          <w:sz w:val="28"/>
          <w:szCs w:val="28"/>
        </w:rPr>
        <w:t>1.1.1.</w:t>
      </w:r>
      <w:r w:rsidR="00E3409D" w:rsidRPr="00C74D0F">
        <w:rPr>
          <w:spacing w:val="-4"/>
          <w:sz w:val="28"/>
          <w:szCs w:val="28"/>
        </w:rPr>
        <w:t>3</w:t>
      </w:r>
      <w:r w:rsidRPr="00C74D0F">
        <w:rPr>
          <w:spacing w:val="-4"/>
          <w:sz w:val="28"/>
          <w:szCs w:val="28"/>
        </w:rPr>
        <w:t xml:space="preserve">. </w:t>
      </w:r>
      <w:r w:rsidRPr="00C74D0F">
        <w:rPr>
          <w:sz w:val="28"/>
          <w:szCs w:val="28"/>
        </w:rPr>
        <w:t>абзац седьмой п</w:t>
      </w:r>
      <w:r w:rsidRPr="00C74D0F">
        <w:rPr>
          <w:spacing w:val="-4"/>
          <w:sz w:val="28"/>
          <w:szCs w:val="28"/>
        </w:rPr>
        <w:t>одпункта 2.3.8 изложить</w:t>
      </w:r>
      <w:r w:rsidRPr="00C74D0F">
        <w:rPr>
          <w:spacing w:val="-4"/>
          <w:sz w:val="28"/>
        </w:rPr>
        <w:t xml:space="preserve"> в новой редакции:</w:t>
      </w:r>
    </w:p>
    <w:p w:rsidR="00547A7D" w:rsidRPr="00C74D0F" w:rsidRDefault="00547A7D" w:rsidP="00984F9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lastRenderedPageBreak/>
        <w:t xml:space="preserve">«- на одно обращение по поводу заболевания при оказании медицинской </w:t>
      </w:r>
      <w:r w:rsidRPr="00C74D0F">
        <w:rPr>
          <w:rFonts w:ascii="Times New Roman" w:hAnsi="Times New Roman" w:cs="Times New Roman"/>
          <w:spacing w:val="-8"/>
          <w:sz w:val="28"/>
          <w:szCs w:val="28"/>
        </w:rPr>
        <w:t>помощи в амбулаторных условиях медицинскими организациями (их структурными</w:t>
      </w:r>
      <w:r w:rsidRPr="00C74D0F">
        <w:rPr>
          <w:rFonts w:ascii="Times New Roman" w:hAnsi="Times New Roman" w:cs="Times New Roman"/>
          <w:sz w:val="28"/>
          <w:szCs w:val="28"/>
        </w:rPr>
        <w:t xml:space="preserve"> подразделениями) - 1 548,21 рубля, включая средние нормативы финансовых затрат на проведение одного исследования в 2021 году:»</w:t>
      </w:r>
      <w:r w:rsidR="00984F9C" w:rsidRPr="00C74D0F">
        <w:rPr>
          <w:rFonts w:ascii="Times New Roman" w:hAnsi="Times New Roman" w:cs="Times New Roman"/>
          <w:sz w:val="28"/>
          <w:szCs w:val="28"/>
        </w:rPr>
        <w:t>;</w:t>
      </w:r>
    </w:p>
    <w:p w:rsidR="0036719A" w:rsidRPr="00C74D0F" w:rsidRDefault="0036719A" w:rsidP="00984F9C">
      <w:pPr>
        <w:ind w:firstLine="709"/>
        <w:jc w:val="both"/>
        <w:rPr>
          <w:spacing w:val="-4"/>
          <w:sz w:val="28"/>
        </w:rPr>
      </w:pPr>
      <w:r w:rsidRPr="00C74D0F">
        <w:rPr>
          <w:spacing w:val="-6"/>
          <w:sz w:val="28"/>
          <w:szCs w:val="28"/>
        </w:rPr>
        <w:t>1.1.1.</w:t>
      </w:r>
      <w:r w:rsidR="00E3409D" w:rsidRPr="00C74D0F">
        <w:rPr>
          <w:spacing w:val="-6"/>
          <w:sz w:val="28"/>
          <w:szCs w:val="28"/>
        </w:rPr>
        <w:t>4</w:t>
      </w:r>
      <w:r w:rsidRPr="00C74D0F">
        <w:rPr>
          <w:spacing w:val="-6"/>
          <w:sz w:val="28"/>
          <w:szCs w:val="28"/>
        </w:rPr>
        <w:t>. п</w:t>
      </w:r>
      <w:r w:rsidRPr="00C74D0F">
        <w:rPr>
          <w:spacing w:val="-10"/>
          <w:sz w:val="28"/>
          <w:szCs w:val="28"/>
        </w:rPr>
        <w:t xml:space="preserve">одпункт 2.3.9. изложить в </w:t>
      </w:r>
      <w:r w:rsidR="00984F9C" w:rsidRPr="00C74D0F">
        <w:rPr>
          <w:spacing w:val="-10"/>
          <w:sz w:val="28"/>
          <w:szCs w:val="28"/>
        </w:rPr>
        <w:t xml:space="preserve">следующей </w:t>
      </w:r>
      <w:r w:rsidRPr="00C74D0F">
        <w:rPr>
          <w:spacing w:val="-10"/>
          <w:sz w:val="28"/>
          <w:szCs w:val="28"/>
        </w:rPr>
        <w:t xml:space="preserve"> редакции</w:t>
      </w:r>
      <w:r w:rsidR="00984F9C" w:rsidRPr="00C74D0F">
        <w:rPr>
          <w:spacing w:val="-10"/>
          <w:sz w:val="28"/>
          <w:szCs w:val="28"/>
        </w:rPr>
        <w:t>:</w:t>
      </w:r>
    </w:p>
    <w:p w:rsidR="00984F9C" w:rsidRPr="00C74D0F" w:rsidRDefault="00984F9C" w:rsidP="00984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4D0F">
        <w:rPr>
          <w:spacing w:val="-4"/>
          <w:sz w:val="28"/>
        </w:rPr>
        <w:t>«</w:t>
      </w:r>
      <w:r w:rsidRPr="00C74D0F">
        <w:rPr>
          <w:rFonts w:ascii="Times New Roman" w:hAnsi="Times New Roman" w:cs="Times New Roman"/>
          <w:sz w:val="28"/>
          <w:szCs w:val="28"/>
        </w:rPr>
        <w:t>2.3.9. Нормативы финансового обеспечения Программы ОМС</w:t>
      </w:r>
    </w:p>
    <w:p w:rsidR="00984F9C" w:rsidRPr="00C74D0F" w:rsidRDefault="00984F9C" w:rsidP="00984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t>в расчете на одно застрахованное лицо</w:t>
      </w:r>
    </w:p>
    <w:p w:rsidR="00984F9C" w:rsidRPr="00C74D0F" w:rsidRDefault="00984F9C" w:rsidP="00984F9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t xml:space="preserve">Подушевые нормативы финансирования, предусмотренные Программой ОМС (без учета расходов федерального бюджета), составляют: </w:t>
      </w:r>
    </w:p>
    <w:p w:rsidR="00984F9C" w:rsidRPr="00C74D0F" w:rsidRDefault="00984F9C" w:rsidP="00984F9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t xml:space="preserve">- на оказание медицинской помощи медицинскими организациями </w:t>
      </w:r>
      <w:r w:rsidRPr="00C74D0F">
        <w:rPr>
          <w:rFonts w:ascii="Times New Roman" w:hAnsi="Times New Roman" w:cs="Times New Roman"/>
          <w:sz w:val="28"/>
          <w:szCs w:val="28"/>
        </w:rPr>
        <w:br/>
        <w:t xml:space="preserve">(за исключением федеральных медицинских организаций) в 2021 году - 13 172,62 рубля, в 2022 году - 13 794,31 рубля, в 2023 году - 14 572,53 рубля, </w:t>
      </w:r>
      <w:r w:rsidRPr="00C74D0F">
        <w:rPr>
          <w:rFonts w:ascii="Times New Roman" w:hAnsi="Times New Roman" w:cs="Times New Roman"/>
          <w:sz w:val="28"/>
          <w:szCs w:val="28"/>
        </w:rPr>
        <w:br/>
        <w:t>из них:</w:t>
      </w:r>
    </w:p>
    <w:p w:rsidR="00984F9C" w:rsidRPr="00C74D0F" w:rsidRDefault="00984F9C" w:rsidP="00984F9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2021 году (с учетом расходов на обеспечение </w:t>
      </w:r>
      <w:r w:rsidRPr="00C74D0F">
        <w:rPr>
          <w:rFonts w:ascii="Times New Roman" w:hAnsi="Times New Roman" w:cs="Times New Roman"/>
          <w:spacing w:val="-6"/>
          <w:sz w:val="28"/>
          <w:szCs w:val="28"/>
        </w:rPr>
        <w:t>выполнения территориальными фондами обязательного медицинского страхования</w:t>
      </w:r>
      <w:r w:rsidRPr="00C74D0F">
        <w:rPr>
          <w:rFonts w:ascii="Times New Roman" w:hAnsi="Times New Roman" w:cs="Times New Roman"/>
          <w:sz w:val="28"/>
          <w:szCs w:val="28"/>
        </w:rPr>
        <w:t xml:space="preserve">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- 13 170,15 рубля, в 2022 году - 13 792,57 рубля и </w:t>
      </w:r>
      <w:r w:rsidRPr="00C74D0F">
        <w:rPr>
          <w:rFonts w:ascii="Times New Roman" w:hAnsi="Times New Roman" w:cs="Times New Roman"/>
          <w:sz w:val="28"/>
          <w:szCs w:val="28"/>
        </w:rPr>
        <w:br/>
        <w:t>в 2023 году - 14 570,79 рубля;</w:t>
      </w:r>
    </w:p>
    <w:p w:rsidR="00984F9C" w:rsidRPr="00C74D0F" w:rsidRDefault="00984F9C" w:rsidP="00984F9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pacing w:val="-4"/>
          <w:sz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- за счет прочих поступлений в 2021 году - 2,47 рубля, в 2022 - 2023 годах -</w:t>
      </w:r>
      <w:r w:rsidRPr="00C74D0F">
        <w:rPr>
          <w:rFonts w:ascii="Times New Roman" w:hAnsi="Times New Roman" w:cs="Times New Roman"/>
          <w:sz w:val="28"/>
          <w:szCs w:val="28"/>
        </w:rPr>
        <w:t xml:space="preserve"> 1,74 рубля.</w:t>
      </w:r>
      <w:r w:rsidRPr="00C74D0F">
        <w:rPr>
          <w:rFonts w:ascii="Times New Roman" w:hAnsi="Times New Roman" w:cs="Times New Roman"/>
          <w:spacing w:val="-4"/>
          <w:sz w:val="28"/>
        </w:rPr>
        <w:t>»;</w:t>
      </w:r>
    </w:p>
    <w:p w:rsidR="006F5339" w:rsidRPr="00C74D0F" w:rsidRDefault="006F5339" w:rsidP="00984F9C">
      <w:pPr>
        <w:ind w:firstLine="709"/>
        <w:jc w:val="both"/>
        <w:rPr>
          <w:spacing w:val="-4"/>
          <w:sz w:val="28"/>
        </w:rPr>
      </w:pPr>
      <w:r w:rsidRPr="00C74D0F">
        <w:rPr>
          <w:spacing w:val="-6"/>
          <w:sz w:val="28"/>
          <w:szCs w:val="28"/>
        </w:rPr>
        <w:t>1.1.1.</w:t>
      </w:r>
      <w:r w:rsidR="00E3409D" w:rsidRPr="00C74D0F">
        <w:rPr>
          <w:spacing w:val="-6"/>
          <w:sz w:val="28"/>
          <w:szCs w:val="28"/>
        </w:rPr>
        <w:t>5</w:t>
      </w:r>
      <w:r w:rsidR="0025417E" w:rsidRPr="00C74D0F">
        <w:rPr>
          <w:spacing w:val="-6"/>
          <w:sz w:val="28"/>
          <w:szCs w:val="28"/>
        </w:rPr>
        <w:t>.</w:t>
      </w:r>
      <w:r w:rsidRPr="00C74D0F">
        <w:rPr>
          <w:spacing w:val="-6"/>
          <w:sz w:val="28"/>
          <w:szCs w:val="28"/>
        </w:rPr>
        <w:t xml:space="preserve"> п</w:t>
      </w:r>
      <w:r w:rsidRPr="00C74D0F">
        <w:rPr>
          <w:spacing w:val="-10"/>
          <w:sz w:val="28"/>
          <w:szCs w:val="28"/>
        </w:rPr>
        <w:t>одпункт 2.3.11</w:t>
      </w:r>
      <w:r w:rsidR="0036719A" w:rsidRPr="00C74D0F">
        <w:rPr>
          <w:spacing w:val="-10"/>
          <w:sz w:val="28"/>
          <w:szCs w:val="28"/>
        </w:rPr>
        <w:t>.</w:t>
      </w:r>
      <w:r w:rsidRPr="00C74D0F">
        <w:rPr>
          <w:spacing w:val="-10"/>
          <w:sz w:val="28"/>
          <w:szCs w:val="28"/>
        </w:rPr>
        <w:t xml:space="preserve"> изложить в новой редакции согласно приложению №</w:t>
      </w:r>
      <w:r w:rsidR="00E3409D" w:rsidRPr="00C74D0F">
        <w:rPr>
          <w:spacing w:val="-10"/>
          <w:sz w:val="28"/>
          <w:szCs w:val="28"/>
        </w:rPr>
        <w:t>3</w:t>
      </w:r>
      <w:r w:rsidRPr="00C74D0F">
        <w:rPr>
          <w:spacing w:val="-10"/>
          <w:sz w:val="28"/>
          <w:szCs w:val="28"/>
        </w:rPr>
        <w:t xml:space="preserve"> </w:t>
      </w:r>
      <w:r w:rsidRPr="00C74D0F">
        <w:rPr>
          <w:spacing w:val="-4"/>
          <w:sz w:val="28"/>
          <w:szCs w:val="28"/>
        </w:rPr>
        <w:t>к настоящему постановлению</w:t>
      </w:r>
      <w:r w:rsidRPr="00C74D0F">
        <w:rPr>
          <w:spacing w:val="-4"/>
          <w:sz w:val="28"/>
        </w:rPr>
        <w:t>.</w:t>
      </w:r>
    </w:p>
    <w:p w:rsidR="00E3409D" w:rsidRPr="00C74D0F" w:rsidRDefault="00E3409D" w:rsidP="00E3409D">
      <w:pPr>
        <w:spacing w:line="245" w:lineRule="auto"/>
        <w:ind w:firstLine="701"/>
        <w:jc w:val="both"/>
        <w:rPr>
          <w:spacing w:val="-4"/>
          <w:sz w:val="28"/>
          <w:szCs w:val="28"/>
        </w:rPr>
      </w:pPr>
      <w:r w:rsidRPr="00C74D0F">
        <w:rPr>
          <w:spacing w:val="-4"/>
          <w:sz w:val="28"/>
          <w:szCs w:val="28"/>
        </w:rPr>
        <w:t xml:space="preserve">1.2. Раздел 3 "Перечень медицинских организаций, участвующих </w:t>
      </w:r>
      <w:r w:rsidRPr="00C74D0F">
        <w:rPr>
          <w:spacing w:val="-4"/>
          <w:sz w:val="28"/>
          <w:szCs w:val="28"/>
        </w:rPr>
        <w:br/>
        <w:t>в реализации Программы" Программы изложить в новой редакции согласно приложению № 4 к настоящему постановлению.</w:t>
      </w:r>
    </w:p>
    <w:p w:rsidR="00412756" w:rsidRPr="00C74D0F" w:rsidRDefault="00412756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3409D" w:rsidRPr="00C74D0F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. Раздел 6 "Стоимость программы" Программы изложить в новой редакции согласно приложению </w:t>
      </w:r>
      <w:r w:rsidR="004B4531" w:rsidRPr="00C74D0F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="00E3409D" w:rsidRPr="00C74D0F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4B4531"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>к настоящему постановлению.</w:t>
      </w:r>
    </w:p>
    <w:p w:rsidR="00412756" w:rsidRPr="00C74D0F" w:rsidRDefault="003929C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3409D" w:rsidRPr="00C74D0F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412756"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. В </w:t>
      </w:r>
      <w:r w:rsidR="00A2684B" w:rsidRPr="00C74D0F">
        <w:rPr>
          <w:rFonts w:ascii="Times New Roman" w:hAnsi="Times New Roman" w:cs="Times New Roman"/>
          <w:spacing w:val="-4"/>
          <w:sz w:val="28"/>
          <w:szCs w:val="28"/>
        </w:rPr>
        <w:t>разделе</w:t>
      </w:r>
      <w:r w:rsidR="00412756"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7 "Объем медицинской помощи в расчете на одного жителя, стоимость объема медицинской помощи с учетом условий ее оказания, подушевой норматив финансирования" Программы:</w:t>
      </w:r>
    </w:p>
    <w:p w:rsidR="00A2684B" w:rsidRPr="00C74D0F" w:rsidRDefault="003929C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3409D" w:rsidRPr="00C74D0F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412756"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.1. </w:t>
      </w:r>
      <w:r w:rsidR="00A2684B" w:rsidRPr="00C74D0F">
        <w:rPr>
          <w:rFonts w:ascii="Times New Roman" w:hAnsi="Times New Roman" w:cs="Times New Roman"/>
          <w:spacing w:val="-4"/>
          <w:sz w:val="28"/>
          <w:szCs w:val="28"/>
        </w:rPr>
        <w:t>подпункт 7.</w:t>
      </w:r>
      <w:r w:rsidR="009565FC" w:rsidRPr="00C74D0F">
        <w:rPr>
          <w:rFonts w:ascii="Times New Roman" w:hAnsi="Times New Roman" w:cs="Times New Roman"/>
          <w:spacing w:val="-4"/>
          <w:sz w:val="28"/>
          <w:szCs w:val="28"/>
        </w:rPr>
        <w:t>3.5</w:t>
      </w:r>
      <w:r w:rsidR="00A2684B" w:rsidRPr="00C74D0F">
        <w:rPr>
          <w:rFonts w:ascii="Times New Roman" w:hAnsi="Times New Roman" w:cs="Times New Roman"/>
          <w:spacing w:val="-4"/>
          <w:sz w:val="28"/>
          <w:szCs w:val="28"/>
        </w:rPr>
        <w:t>. пункта 7.</w:t>
      </w:r>
      <w:r w:rsidR="009565FC" w:rsidRPr="00C74D0F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A2684B"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изложить в следующей редакции:</w:t>
      </w:r>
    </w:p>
    <w:p w:rsidR="009565FC" w:rsidRPr="00C74D0F" w:rsidRDefault="00A2684B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pacing w:val="-4"/>
          <w:sz w:val="28"/>
          <w:szCs w:val="28"/>
        </w:rPr>
        <w:t>«</w:t>
      </w:r>
      <w:r w:rsidR="009565FC" w:rsidRPr="00C74D0F">
        <w:rPr>
          <w:sz w:val="28"/>
          <w:szCs w:val="28"/>
        </w:rPr>
        <w:t>7.3.5.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за счет средств бюджета Пензенской области - 1374,92 рубля, за счет средств обязательного медицинского страхования - 1548,21 рубля, включая средние нормативы финансовых затрат на проведение одного исследования в 2021 году: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компьютерной томографии - 1885,20 рубля;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магнитно-резонансной томографии - 4318,22 рубля;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ультразвукового исследования сердечно-сосудистой системы - 686,37 рубля;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эндоскопического диагностического исследования - 943,66 рубля;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>молекулярно-генетического исследования с целью диагностики онкологических заболеваний - 9949,06 рубля;</w:t>
      </w:r>
    </w:p>
    <w:p w:rsidR="009565FC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патолого-анатомического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 - 2134,64 рубля;</w:t>
      </w:r>
    </w:p>
    <w:p w:rsidR="00A2684B" w:rsidRPr="00C74D0F" w:rsidRDefault="009565FC" w:rsidP="00984F9C">
      <w:pPr>
        <w:widowControl/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</w:rPr>
      </w:pPr>
      <w:r w:rsidRPr="00C74D0F">
        <w:rPr>
          <w:sz w:val="28"/>
          <w:szCs w:val="28"/>
        </w:rPr>
        <w:t>тестирования на выявление новой коронавирусной инфекции (COVID-19) - 588,09 рубля;</w:t>
      </w:r>
      <w:r w:rsidR="00A2684B" w:rsidRPr="00C74D0F">
        <w:rPr>
          <w:spacing w:val="-4"/>
          <w:sz w:val="28"/>
          <w:szCs w:val="28"/>
        </w:rPr>
        <w:t>»</w:t>
      </w:r>
      <w:r w:rsidR="00984F9C" w:rsidRPr="00C74D0F">
        <w:rPr>
          <w:spacing w:val="-4"/>
          <w:sz w:val="28"/>
          <w:szCs w:val="28"/>
        </w:rPr>
        <w:t>;</w:t>
      </w:r>
    </w:p>
    <w:p w:rsidR="00A2684B" w:rsidRPr="00C74D0F" w:rsidRDefault="00A2684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3409D" w:rsidRPr="00C74D0F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9565FC" w:rsidRPr="00C74D0F">
        <w:rPr>
          <w:rFonts w:ascii="Times New Roman" w:hAnsi="Times New Roman" w:cs="Times New Roman"/>
          <w:spacing w:val="-4"/>
          <w:sz w:val="28"/>
          <w:szCs w:val="28"/>
        </w:rPr>
        <w:t>.2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>. пункт 7.5 изложить в следующей редакции:</w:t>
      </w:r>
    </w:p>
    <w:p w:rsidR="00A2684B" w:rsidRPr="00C74D0F" w:rsidRDefault="00A2684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«7.5. Подушевые нормативы финансирования, предусмотренные Программой (без учета расходов федерального бюджета), составляют:</w:t>
      </w:r>
    </w:p>
    <w:p w:rsidR="00A2684B" w:rsidRPr="00C74D0F" w:rsidRDefault="00A2684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- за счет бюджетных ассигнований соответствующих бюджетов (в расчете на одного жителя) в 2021 году – 3878,</w:t>
      </w:r>
      <w:r w:rsidR="002A5556" w:rsidRPr="00C74D0F">
        <w:rPr>
          <w:rFonts w:ascii="Times New Roman" w:hAnsi="Times New Roman" w:cs="Times New Roman"/>
          <w:spacing w:val="-4"/>
          <w:sz w:val="28"/>
          <w:szCs w:val="28"/>
        </w:rPr>
        <w:t>39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рубля, в 2022 году - 3734,90 рубля, в 2023 году - 3854,55 рубля, за счет средств обязательного медицинского страхования на финансирование Программы ОМС, на оказание медицинской помощи медицинскими организациями (за исключением федеральных медицинских организаций) (в расчете на одно застрахованное лицо) в 2021 году - 13172,</w:t>
      </w:r>
      <w:r w:rsidR="00547A7D" w:rsidRPr="00C74D0F">
        <w:rPr>
          <w:rFonts w:ascii="Times New Roman" w:hAnsi="Times New Roman" w:cs="Times New Roman"/>
          <w:spacing w:val="-4"/>
          <w:sz w:val="28"/>
          <w:szCs w:val="28"/>
        </w:rPr>
        <w:t>62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рубля, в 2022 году - 13794,31 рубля, в 2023 году - 14572,53 рубля, из них:</w:t>
      </w:r>
    </w:p>
    <w:p w:rsidR="00A2684B" w:rsidRPr="00C74D0F" w:rsidRDefault="00A2684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- за счет субвенций из бюджета Федерального фонда обязательного медицинского страхования в 2021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- 13170,15 рубля, в 2022 году - 13792,58 рубля и в 2023 году - 14570,79 рубля;</w:t>
      </w:r>
    </w:p>
    <w:p w:rsidR="00A2684B" w:rsidRPr="00C74D0F" w:rsidRDefault="00A2684B" w:rsidP="00984F9C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4D0F">
        <w:rPr>
          <w:rFonts w:ascii="Times New Roman" w:hAnsi="Times New Roman" w:cs="Times New Roman"/>
          <w:spacing w:val="-4"/>
          <w:sz w:val="28"/>
          <w:szCs w:val="28"/>
        </w:rPr>
        <w:t>- за счет прочи</w:t>
      </w:r>
      <w:r w:rsidR="00547A7D" w:rsidRPr="00C74D0F">
        <w:rPr>
          <w:rFonts w:ascii="Times New Roman" w:hAnsi="Times New Roman" w:cs="Times New Roman"/>
          <w:spacing w:val="-4"/>
          <w:sz w:val="28"/>
          <w:szCs w:val="28"/>
        </w:rPr>
        <w:t>х поступлений в 2021 году - 2,47</w:t>
      </w:r>
      <w:r w:rsidRPr="00C74D0F">
        <w:rPr>
          <w:rFonts w:ascii="Times New Roman" w:hAnsi="Times New Roman" w:cs="Times New Roman"/>
          <w:spacing w:val="-4"/>
          <w:sz w:val="28"/>
          <w:szCs w:val="28"/>
        </w:rPr>
        <w:t xml:space="preserve"> рубля, в 2022 - 2023 годах - 1,74 рубля.».</w:t>
      </w:r>
    </w:p>
    <w:p w:rsidR="00412756" w:rsidRPr="00C74D0F" w:rsidRDefault="00412756" w:rsidP="00984F9C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D0F">
        <w:rPr>
          <w:sz w:val="28"/>
          <w:szCs w:val="28"/>
        </w:rPr>
        <w:t xml:space="preserve">2. Настоящее постановление вступает в силу со дня официального опубликования. </w:t>
      </w:r>
    </w:p>
    <w:p w:rsidR="00412756" w:rsidRPr="00C74D0F" w:rsidRDefault="00412756" w:rsidP="00984F9C">
      <w:pPr>
        <w:spacing w:after="1"/>
        <w:ind w:firstLine="708"/>
        <w:jc w:val="both"/>
      </w:pPr>
      <w:r w:rsidRPr="00C74D0F">
        <w:rPr>
          <w:sz w:val="28"/>
          <w:szCs w:val="28"/>
        </w:rPr>
        <w:t xml:space="preserve">3. </w:t>
      </w:r>
      <w:r w:rsidRPr="00C74D0F">
        <w:rPr>
          <w:sz w:val="28"/>
        </w:rPr>
        <w:t>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412756" w:rsidRPr="00C74D0F" w:rsidRDefault="00412756" w:rsidP="00984F9C">
      <w:pPr>
        <w:ind w:firstLine="709"/>
        <w:jc w:val="both"/>
        <w:rPr>
          <w:sz w:val="28"/>
        </w:rPr>
      </w:pPr>
      <w:r w:rsidRPr="00C74D0F">
        <w:rPr>
          <w:sz w:val="28"/>
          <w:szCs w:val="28"/>
        </w:rPr>
        <w:t xml:space="preserve">4. </w:t>
      </w:r>
      <w:r w:rsidR="0032282A" w:rsidRPr="00C74D0F">
        <w:rPr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 w:rsidR="0032282A" w:rsidRPr="00C74D0F">
        <w:rPr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="0032282A" w:rsidRPr="00C74D0F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32282A" w:rsidRPr="00C74D0F">
        <w:rPr>
          <w:sz w:val="28"/>
          <w:szCs w:val="28"/>
        </w:rPr>
        <w:t xml:space="preserve"> </w:t>
      </w:r>
      <w:r w:rsidR="0032282A" w:rsidRPr="00C74D0F">
        <w:rPr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412756" w:rsidRPr="00C74D0F" w:rsidRDefault="00412756" w:rsidP="00984F9C">
      <w:pPr>
        <w:ind w:firstLine="709"/>
        <w:jc w:val="both"/>
        <w:rPr>
          <w:sz w:val="28"/>
        </w:rPr>
      </w:pPr>
      <w:r w:rsidRPr="00C74D0F">
        <w:rPr>
          <w:sz w:val="28"/>
        </w:rPr>
        <w:t xml:space="preserve">5. </w:t>
      </w:r>
      <w:r w:rsidRPr="00C74D0F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Pr="00C74D0F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C74D0F">
        <w:rPr>
          <w:sz w:val="28"/>
          <w:szCs w:val="28"/>
        </w:rPr>
        <w:t xml:space="preserve"> вопросы здравоохранения.</w:t>
      </w:r>
    </w:p>
    <w:p w:rsidR="001C1663" w:rsidRPr="00C74D0F" w:rsidRDefault="001C1663" w:rsidP="00984F9C">
      <w:pPr>
        <w:jc w:val="both"/>
        <w:rPr>
          <w:sz w:val="28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361"/>
        <w:gridCol w:w="5493"/>
      </w:tblGrid>
      <w:tr w:rsidR="00C940F9" w:rsidRPr="00C74D0F" w:rsidTr="00DC613B">
        <w:tc>
          <w:tcPr>
            <w:tcW w:w="4361" w:type="dxa"/>
          </w:tcPr>
          <w:p w:rsidR="00C940F9" w:rsidRPr="00C74D0F" w:rsidRDefault="00C940F9" w:rsidP="00984F9C">
            <w:pPr>
              <w:pStyle w:val="4"/>
            </w:pPr>
            <w:r w:rsidRPr="00C74D0F">
              <w:t>Губернатор Пензенской области</w:t>
            </w:r>
          </w:p>
        </w:tc>
        <w:tc>
          <w:tcPr>
            <w:tcW w:w="5493" w:type="dxa"/>
          </w:tcPr>
          <w:p w:rsidR="00C940F9" w:rsidRPr="00C74D0F" w:rsidRDefault="00C940F9" w:rsidP="00984F9C">
            <w:pPr>
              <w:jc w:val="right"/>
              <w:rPr>
                <w:sz w:val="28"/>
              </w:rPr>
            </w:pPr>
          </w:p>
          <w:p w:rsidR="00C940F9" w:rsidRPr="00C74D0F" w:rsidRDefault="00303D68" w:rsidP="00984F9C">
            <w:pPr>
              <w:jc w:val="right"/>
              <w:rPr>
                <w:sz w:val="28"/>
              </w:rPr>
            </w:pPr>
            <w:r w:rsidRPr="00C74D0F">
              <w:rPr>
                <w:sz w:val="28"/>
              </w:rPr>
              <w:t>О.В. Мельниченко</w:t>
            </w:r>
          </w:p>
        </w:tc>
      </w:tr>
    </w:tbl>
    <w:p w:rsidR="00872EE4" w:rsidRPr="00C74D0F" w:rsidRDefault="00872EE4" w:rsidP="00872EE4">
      <w:pPr>
        <w:widowControl/>
        <w:spacing w:line="232" w:lineRule="auto"/>
        <w:ind w:left="5103"/>
        <w:jc w:val="center"/>
        <w:rPr>
          <w:sz w:val="28"/>
          <w:szCs w:val="28"/>
        </w:rPr>
        <w:sectPr w:rsidR="00872EE4" w:rsidRPr="00C74D0F" w:rsidSect="00543645">
          <w:headerReference w:type="default" r:id="rId11"/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>Приложение № 1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к постановлению Правительства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Пензенской области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____.2022 № ____-пП</w:t>
      </w:r>
    </w:p>
    <w:p w:rsidR="00E3409D" w:rsidRPr="00C74D0F" w:rsidRDefault="00E3409D" w:rsidP="00E340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409D" w:rsidRPr="00C74D0F" w:rsidRDefault="00E3409D" w:rsidP="00E340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D0F">
        <w:rPr>
          <w:rFonts w:ascii="Times New Roman" w:hAnsi="Times New Roman" w:cs="Times New Roman"/>
          <w:b/>
          <w:sz w:val="28"/>
          <w:szCs w:val="28"/>
        </w:rPr>
        <w:t>2.3.4. Реестр медицинских организаций, участвующих</w:t>
      </w:r>
    </w:p>
    <w:p w:rsidR="00E3409D" w:rsidRPr="00C74D0F" w:rsidRDefault="00E3409D" w:rsidP="00E340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D0F">
        <w:rPr>
          <w:rFonts w:ascii="Times New Roman" w:hAnsi="Times New Roman" w:cs="Times New Roman"/>
          <w:b/>
          <w:sz w:val="28"/>
          <w:szCs w:val="28"/>
        </w:rPr>
        <w:t>в реализации Программы ОМС</w:t>
      </w:r>
    </w:p>
    <w:p w:rsidR="00E3409D" w:rsidRPr="00C74D0F" w:rsidRDefault="00E3409D" w:rsidP="00E340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395"/>
        <w:gridCol w:w="4365"/>
      </w:tblGrid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spacing w:line="232" w:lineRule="auto"/>
              <w:jc w:val="center"/>
              <w:rPr>
                <w:sz w:val="28"/>
                <w:szCs w:val="28"/>
              </w:rPr>
            </w:pPr>
            <w:r w:rsidRPr="00C74D0F">
              <w:rPr>
                <w:sz w:val="28"/>
                <w:szCs w:val="28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8"/>
                <w:szCs w:val="28"/>
              </w:rPr>
            </w:pPr>
            <w:r w:rsidRPr="00C74D0F">
              <w:rPr>
                <w:sz w:val="28"/>
                <w:szCs w:val="28"/>
              </w:rPr>
              <w:t>Наименование медицинских организаций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8"/>
                <w:szCs w:val="28"/>
              </w:rPr>
            </w:pPr>
            <w:r w:rsidRPr="00C74D0F">
              <w:rPr>
                <w:sz w:val="28"/>
                <w:szCs w:val="28"/>
              </w:rPr>
              <w:t>В том числе осуществляющие проведение профилактических медицинских осмотров, в том числе в рамках диспансеризации</w:t>
            </w:r>
          </w:p>
        </w:tc>
      </w:tr>
    </w:tbl>
    <w:p w:rsidR="00E3409D" w:rsidRPr="00C74D0F" w:rsidRDefault="00E3409D" w:rsidP="00E3409D">
      <w:pPr>
        <w:rPr>
          <w:sz w:val="4"/>
          <w:szCs w:val="4"/>
        </w:rPr>
      </w:pPr>
    </w:p>
    <w:tbl>
      <w:tblPr>
        <w:tblStyle w:val="11"/>
        <w:tblW w:w="9464" w:type="dxa"/>
        <w:tblLayout w:type="fixed"/>
        <w:tblLook w:val="04A0" w:firstRow="1" w:lastRow="0" w:firstColumn="1" w:lastColumn="0" w:noHBand="0" w:noVBand="1"/>
      </w:tblPr>
      <w:tblGrid>
        <w:gridCol w:w="708"/>
        <w:gridCol w:w="4395"/>
        <w:gridCol w:w="4361"/>
      </w:tblGrid>
      <w:tr w:rsidR="00E3409D" w:rsidRPr="00C74D0F" w:rsidTr="00E3409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spacing w:line="232" w:lineRule="auto"/>
              <w:jc w:val="center"/>
              <w:rPr>
                <w:sz w:val="28"/>
                <w:szCs w:val="28"/>
              </w:rPr>
            </w:pPr>
            <w:r w:rsidRPr="00C74D0F">
              <w:rPr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клиническая больница</w:t>
            </w:r>
          </w:p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им. Н.Н. Бурденко"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детская клиническая больница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им. Н.Ф. Филатова"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детская клиническая больница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им. Н.Ф. Филатова"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"Областной онкологический диспансер"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"Пензенский областной госпиталь для ветеранов войн"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офтальмологическая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"Городская поликлиника"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"Городская поликлиника"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"Клиническая больница № 6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имени Г.А. Захарьина"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"Клиническая больница № 4"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Пензенской области "Пензенская стоматологическая поликлиника"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"Пензенский городской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родильный дом"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"Городская детская поликлиника"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поликлиника"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"Кузнецкая межрайонная стоматологическая поликлиника"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"Кузнецкая межрайонная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детская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"Кузнецкая межрайонная детская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"Кузнецкая межрайонная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"Кузнецкая межрайонная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"Башмаковская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"Башмаковская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"Белинская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"Белинская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"Бессоновская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"Бессоновская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"Городищенская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"Городищенская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"Земетчинская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"Земетчинская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"Иссинская участковая 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"Иссинская участковая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"Каменская межрайонная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"Каменская межрайонная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"Колышлейская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"Колышлейская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"Лопатинская</w:t>
            </w:r>
          </w:p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участковая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"Лопатинская участковая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"Лунинская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"Лунинская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"Мокшанская районная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"Мокшанская районная </w:t>
            </w:r>
          </w:p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"Нижнеломовская межрайонная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"Нижнеломовская межрайонная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"Никольская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"Никольская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"Сосновоборская участковая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"Сосновоборская участковая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E3409D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"Тамалинская участковая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"Тамалинская участковая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районная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районная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"Шемышейская участковая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"Шемышейская участковая больница"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станция скорой медицинской помощи"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"Пензенский областной клинический центр специализированных видов медицинской помощи"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"Пензенский областной центр общественного здоровья и медицинской профилактики"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"Пензенский областной клинический центр крови"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TitlePage"/>
              <w:spacing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"Областная психиатрическая больница им. К.Р. Евграфова"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TitlePage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"Областное бюро судебно-медицинской экспертизы"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E3409D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здравоохранения "Санаторий "Заречье"</w:t>
            </w:r>
          </w:p>
          <w:p w:rsidR="00E3409D" w:rsidRPr="00C74D0F" w:rsidRDefault="00E3409D" w:rsidP="00E3409D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4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"Самарский областной медицинский центр Династия"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учреждение здравоохранения "Медико-санитарная часть № 59 Федерального медико-биологического агентства"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учреждение здравоохранения "Медико-санитарная часть № 59 Федерального медико-биологического агентства"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казенное учреждение "Войсковая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часть 45108"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учреждение "Войсковая часть 45108"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учреждение здравоохранения "Медико-санитарная часть Министерства внутренних дел Российской Федерации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по Пензенской области"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учреждение "Федеральный центр сердечно-сосудистой хирургии" Министерства здравоохранения Российской Федерации (г. Пенза)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"Пензенский государственный университет"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"Пензенский государственный университет"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Филиал № 3 федерального государственного казенного учреждения "428 военный госпиталь" Министерства обороны Российской Федерации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"Пензенское производственное объединение электронной вычислительной техники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имени В.А. Ревунова"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Частное учреждение здравоохранения "Клиническая больница "РЖД-Медицина" города Пенза"</w:t>
            </w:r>
          </w:p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Частное учреждение здравоохранения "Клиническая больница "РЖД-Медицина"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города Пенза"</w:t>
            </w: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"ИНМЕД"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"Медцентр-УЗИ"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"Лечебно-диагностический центр Международного института биологических систем - Пенза"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"Добрый Доктор"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"Нейрон-Мед"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"Консультативно-диагностический центр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"Клиника-Сити"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"Фрезениус Нефрокеа"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"Здоровье"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"Профимед"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"Салютэ"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"Биокор Клиник"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"Клиника диагностики и лечения на Измайлова"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"Медицинская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клиника "Здоровье"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"Фармация"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"АльфаДент"</w:t>
            </w:r>
          </w:p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"Микрохирургия глаза"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санаторий "Хопровские зори"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научно-производственное предприятие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"Медицина для Вас"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"Медицина для Вас плюс"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"Клинико-диагностический центр "МЕДИКЛИНИК"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"Эстедент"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"ГАРМОНИЯ ПЛЮС"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"Серебряный бор"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"ПОЛИКЛИНИКА № 8"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</w:p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 "ЦЕНТРЫ ДИАЛИЗА "</w:t>
            </w:r>
          </w:p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АВИЦЕННА"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Клиника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Стандарт Пенза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"КДФ-Пенза"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"МЕДЭКО"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"М-ЛАЙН"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C74D0F">
              <w:rPr>
                <w:rFonts w:ascii="Times New Roman" w:hAnsi="Times New Roman" w:cs="Times New Roman"/>
                <w:sz w:val="28"/>
                <w:szCs w:val="28"/>
              </w:rPr>
              <w:br/>
              <w:t>"Центр ПЭТ-Технолоджи"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09D" w:rsidRPr="00C74D0F" w:rsidTr="00E3409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Итого медицинских организаций, осуществляющих деятельность в сфере обязательного медицинского страхования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45613B" w:rsidRPr="00C74D0F" w:rsidTr="00E3409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3B" w:rsidRPr="00C74D0F" w:rsidRDefault="0045613B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из них медицинских организаций, осуществляющих проведение профилактических медицинских осмотров, в том числе в рамках диспансеризации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3B" w:rsidRPr="00C74D0F" w:rsidRDefault="0045613B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28</w:t>
            </w:r>
          </w:p>
        </w:tc>
      </w:tr>
      <w:tr w:rsidR="00E3409D" w:rsidRPr="00C74D0F" w:rsidTr="00E3409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из них медицинских организаций, подведомственных федеральным органам исполнительной власти, которым комиссией распределяются объемы специализированной медицинской помощи в условиях круглосуточного и дневного стационаров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D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3409D" w:rsidRPr="00C74D0F" w:rsidRDefault="00E3409D" w:rsidP="00E3409D">
      <w:pPr>
        <w:jc w:val="both"/>
        <w:rPr>
          <w:sz w:val="24"/>
          <w:szCs w:val="24"/>
        </w:rPr>
      </w:pPr>
    </w:p>
    <w:p w:rsidR="00E3409D" w:rsidRPr="00C74D0F" w:rsidRDefault="00E3409D" w:rsidP="00E3409D">
      <w:pPr>
        <w:jc w:val="both"/>
        <w:rPr>
          <w:sz w:val="24"/>
          <w:szCs w:val="24"/>
        </w:rPr>
      </w:pPr>
    </w:p>
    <w:p w:rsidR="00E3409D" w:rsidRPr="00C74D0F" w:rsidRDefault="00E3409D" w:rsidP="00E3409D">
      <w:pPr>
        <w:jc w:val="center"/>
        <w:rPr>
          <w:sz w:val="24"/>
          <w:szCs w:val="24"/>
        </w:rPr>
      </w:pPr>
      <w:r w:rsidRPr="00C74D0F">
        <w:rPr>
          <w:sz w:val="24"/>
          <w:szCs w:val="24"/>
        </w:rPr>
        <w:t>___________</w:t>
      </w:r>
    </w:p>
    <w:p w:rsidR="00E3409D" w:rsidRPr="00C74D0F" w:rsidRDefault="00E3409D" w:rsidP="00E3409D">
      <w:pPr>
        <w:jc w:val="both"/>
        <w:rPr>
          <w:sz w:val="28"/>
        </w:rPr>
      </w:pPr>
    </w:p>
    <w:p w:rsidR="00E3409D" w:rsidRPr="00C74D0F" w:rsidRDefault="00E3409D" w:rsidP="00E3409D">
      <w:pPr>
        <w:jc w:val="both"/>
        <w:rPr>
          <w:sz w:val="28"/>
        </w:rPr>
      </w:pPr>
    </w:p>
    <w:p w:rsidR="00E3409D" w:rsidRPr="00C74D0F" w:rsidRDefault="00E3409D" w:rsidP="00E3409D">
      <w:pPr>
        <w:jc w:val="both"/>
        <w:rPr>
          <w:sz w:val="28"/>
        </w:rPr>
      </w:pPr>
    </w:p>
    <w:p w:rsidR="00E3409D" w:rsidRPr="00C74D0F" w:rsidRDefault="00E3409D" w:rsidP="00E3409D">
      <w:pPr>
        <w:jc w:val="both"/>
        <w:rPr>
          <w:sz w:val="28"/>
        </w:rPr>
        <w:sectPr w:rsidR="00E3409D" w:rsidRPr="00C74D0F" w:rsidSect="009E3218">
          <w:endnotePr>
            <w:numFmt w:val="decimal"/>
          </w:endnotePr>
          <w:pgSz w:w="11907" w:h="16840" w:code="9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>Приложение № 2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к постановлению Правительства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Пензенской области</w:t>
      </w:r>
    </w:p>
    <w:p w:rsidR="00E3409D" w:rsidRPr="00C74D0F" w:rsidRDefault="00E3409D" w:rsidP="00E3409D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____.2022 № ____-пП</w:t>
      </w:r>
    </w:p>
    <w:p w:rsidR="00E3409D" w:rsidRPr="00C74D0F" w:rsidRDefault="00E3409D" w:rsidP="00E3409D">
      <w:pPr>
        <w:pStyle w:val="ConsPlusTitle"/>
        <w:tabs>
          <w:tab w:val="left" w:pos="7938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409D" w:rsidRPr="00C74D0F" w:rsidRDefault="00E3409D" w:rsidP="00E3409D">
      <w:pPr>
        <w:pStyle w:val="ConsPlusTitle"/>
        <w:tabs>
          <w:tab w:val="left" w:pos="7938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D0F">
        <w:rPr>
          <w:rFonts w:ascii="Times New Roman" w:hAnsi="Times New Roman" w:cs="Times New Roman"/>
          <w:sz w:val="28"/>
          <w:szCs w:val="28"/>
        </w:rPr>
        <w:t xml:space="preserve">3. Перечень медицинских организаций, </w:t>
      </w:r>
      <w:r w:rsidRPr="00C74D0F">
        <w:rPr>
          <w:rFonts w:ascii="Times New Roman" w:hAnsi="Times New Roman" w:cs="Times New Roman"/>
          <w:sz w:val="28"/>
          <w:szCs w:val="28"/>
        </w:rPr>
        <w:br/>
        <w:t>участвующих в реализации Программы</w:t>
      </w:r>
    </w:p>
    <w:p w:rsidR="00E3409D" w:rsidRPr="00C74D0F" w:rsidRDefault="00E3409D" w:rsidP="00E3409D">
      <w:pPr>
        <w:pStyle w:val="ConsPlusTitle"/>
        <w:tabs>
          <w:tab w:val="left" w:pos="7938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5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061"/>
        <w:gridCol w:w="3062"/>
        <w:gridCol w:w="2920"/>
      </w:tblGrid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D" w:rsidRPr="00C74D0F" w:rsidRDefault="00E3409D" w:rsidP="00175435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№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D" w:rsidRPr="00C74D0F" w:rsidRDefault="00E3409D" w:rsidP="0017543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Наименование медицинских организаций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D" w:rsidRPr="00C74D0F" w:rsidRDefault="00E3409D" w:rsidP="0017543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В том числе осуществляющие деятельность в сфере обязательного медицинского страхования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D" w:rsidRPr="00C74D0F" w:rsidRDefault="00E3409D" w:rsidP="0017543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В том числе осуществляющие проведение профилактических медицинских осмотров, </w:t>
            </w:r>
            <w:r w:rsidRPr="00C74D0F">
              <w:rPr>
                <w:sz w:val="26"/>
                <w:szCs w:val="26"/>
              </w:rPr>
              <w:br/>
              <w:t>в том числе в рамках диспансеризации</w:t>
            </w:r>
          </w:p>
        </w:tc>
      </w:tr>
    </w:tbl>
    <w:p w:rsidR="00E3409D" w:rsidRPr="00C74D0F" w:rsidRDefault="00E3409D" w:rsidP="00E3409D">
      <w:pPr>
        <w:pStyle w:val="ConsPlusNormal"/>
        <w:spacing w:line="228" w:lineRule="auto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708"/>
        <w:gridCol w:w="3060"/>
        <w:gridCol w:w="3060"/>
        <w:gridCol w:w="2919"/>
      </w:tblGrid>
      <w:tr w:rsidR="00E3409D" w:rsidRPr="00C74D0F" w:rsidTr="00175435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клиническая больница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им. Н.Н. Бурденко"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клиническая больница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им. Н.Н. Бурденко"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детская клиническая больница</w:t>
            </w:r>
            <w:r w:rsidRPr="00C74D0F">
              <w:rPr>
                <w:sz w:val="26"/>
                <w:szCs w:val="26"/>
              </w:rPr>
              <w:br/>
              <w:t>им. Н.Ф. Филатова"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детская клиническая больница</w:t>
            </w:r>
            <w:r w:rsidRPr="00C74D0F">
              <w:rPr>
                <w:sz w:val="26"/>
                <w:szCs w:val="26"/>
              </w:rPr>
              <w:br/>
              <w:t>им. Н.Ф. Филатова"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детская клиническая больница</w:t>
            </w:r>
            <w:r w:rsidRPr="00C74D0F">
              <w:rPr>
                <w:sz w:val="26"/>
                <w:szCs w:val="26"/>
              </w:rPr>
              <w:br/>
              <w:t>им. Н.Ф. Филатова"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"Областной онкологический диспансер"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"Областной онкологический диспансер"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госпиталь для ветеранов войн"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госпиталь для ветеранов войн"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офтальмологическая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офтальмологическая больница"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учреждение здравоохранения</w:t>
            </w:r>
            <w:r w:rsidRPr="00C74D0F">
              <w:rPr>
                <w:sz w:val="26"/>
                <w:szCs w:val="26"/>
              </w:rPr>
              <w:br/>
              <w:t>"Городская поликлиника"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учреждение здравоохранения</w:t>
            </w:r>
            <w:r w:rsidRPr="00C74D0F">
              <w:rPr>
                <w:sz w:val="26"/>
                <w:szCs w:val="26"/>
              </w:rPr>
              <w:br/>
              <w:t>"Городская поликлиника"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  <w:r w:rsidRPr="00C74D0F">
              <w:rPr>
                <w:sz w:val="26"/>
                <w:szCs w:val="26"/>
              </w:rPr>
              <w:br/>
              <w:t>"Городская поликлиника"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Государственное бюджетное учреждение здравоохранения "Клиническая больница № 6 имени 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Г.А. Захарьина"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"Клиническая больница № 6 имени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 Г.А. Захарьина"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"Клиническая больница № 4"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"Клиническая больница № 4"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автономное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Пензенской области "Пензенская стоматологическая поликлиника"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автономное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Пензенской области "Пензенская стоматологическая поликлиника"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"Пензенский городской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родильный дом"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"Пензенский городской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родильный дом"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"Городская детская поликлиника"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"Городская детская поликлиника"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"Городская детская поликлиника"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автономное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 стоматологическая поликлиника"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автономное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 стоматологическая поликлиника"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детская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детская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"Кузнецкая межрайонная детская больница"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"Кузнецкая межрайонная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"Кузнецкая межрайонная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"Башмаковская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"Башмаковская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"Башмаковская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"Белинская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"Белинская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"Белинская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"Бессоновская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"Бессоновская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"Бессоновская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"Городищенская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"Городищенская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"Городищенская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"Земетчинская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"Земетчинская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"Земетчинская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"Иссинская участковая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"Иссинская участковая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"Иссинская участковая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"Каменская межрайонная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"Каменская межрайонная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"Каменская межрайонная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"Колышлейская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"Колышлейская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"Колышлейская районная больница"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"Лопатинская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участковая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"Лопатинская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участковая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"Лопатинская участковая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"Лунинская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"Лунинская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"Лунинская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"Мокшанская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"Мокшанская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"Мокшанская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"Нижнеломовская межрайонная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"Нижнеломовская межрайонная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"Нижнеломовская межрайонная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"Никольская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"Никольская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"Никольская районная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"Сосновоборская участковая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"Сосновоборская участковая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"Сосновоборская участковая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"Тамалинская участковая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"Тамалинская участковая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"Тамалинская участковая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районная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районная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районная больница"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"Шемышейская участковая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"Шемышейская участковая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"Шемышейская участковая больница"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станция скорой медицинской помощи"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станция скорой медицинской помощи"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клинический центр специализированных видов медицинской помощи"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клинический центр специализированных видов медицинской помощи"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центр общественного здоровья и медицинской профилактики"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центр общественного здоровья и медицинской профилактики"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клинический центр крови"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клинический центр крови"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38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Государственное бюджетное учреждение здравоохранения "Областная психиатрическая больница </w:t>
            </w:r>
            <w:r w:rsidRPr="00C74D0F">
              <w:rPr>
                <w:sz w:val="26"/>
                <w:szCs w:val="26"/>
              </w:rPr>
              <w:br/>
              <w:t>им. К.Р. Евграфова"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Государственное бюджетное учреждение здравоохранения "Областная психиатрическая больница </w:t>
            </w:r>
            <w:r w:rsidRPr="00C74D0F">
              <w:rPr>
                <w:sz w:val="26"/>
                <w:szCs w:val="26"/>
              </w:rPr>
              <w:br/>
              <w:t>им. К.Р. Евграфова"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Государственное бюджетное учреждение здравоохранения "Областная психиатрическая больница </w:t>
            </w:r>
            <w:r w:rsidRPr="00C74D0F">
              <w:rPr>
                <w:sz w:val="26"/>
                <w:szCs w:val="26"/>
              </w:rPr>
              <w:br/>
              <w:t>им. К.Р. Евграфова"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39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 учреждение здравоохранения "Областное бюро судебно-медицинской экспертизы"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 учреждение здравоохранения "Областное бюро судебно-медицинской экспертизы"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"Областная наркологическая больница"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областной медицинский информационно-аналитический центр"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"Пензенский дом ребенка"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"Областной врачебно-физкультурный диспансер"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Муниципальное автономное учреждение здравоохранения "Санаторий "Заречье"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Муниципальное автономное учреждение здравоохранения "Санаторий "Заречье"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"Самарский областной медицинский центр Династия"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Государственное бюджетное учреждение здравоохранения "Самарский областной медицинский центр Династия"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учреждение здравоохранения "Медико-санитарная часть № 59 Федерального медико-биологического агентства"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учреждение здравоохранения "Медико-санитарная часть № 59 Федерального медико-биологического агентства"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30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учреждение здравоохранения "Медико-санитарная часть № 59 Федерального медико-биологического агентства"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47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Федеральное казенное учреждение </w:t>
            </w:r>
            <w:r w:rsidRPr="00C74D0F">
              <w:rPr>
                <w:sz w:val="26"/>
                <w:szCs w:val="26"/>
              </w:rPr>
              <w:br/>
              <w:t>"Войсковая часть 45108"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Федеральное казенное учреждение "Войсковая </w:t>
            </w:r>
            <w:r w:rsidRPr="00C74D0F">
              <w:rPr>
                <w:sz w:val="26"/>
                <w:szCs w:val="26"/>
              </w:rPr>
              <w:br/>
              <w:t>часть 45108"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Федеральное казенное учреждение </w:t>
            </w:r>
            <w:r w:rsidRPr="00C74D0F">
              <w:rPr>
                <w:sz w:val="26"/>
                <w:szCs w:val="26"/>
              </w:rPr>
              <w:br/>
              <w:t>"Войсковая часть 45108"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казенное учреждение здравоохранения "Медико-санитарная часть Министерства внутренних дел Российской Федерации</w:t>
            </w:r>
            <w:r w:rsidRPr="00C74D0F">
              <w:rPr>
                <w:sz w:val="26"/>
                <w:szCs w:val="26"/>
              </w:rPr>
              <w:br/>
              <w:t>по Пензенской области"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казенное учреждение здравоохранения "Медико-санитарная часть Министерства внутренних дел Российской Федерации</w:t>
            </w:r>
            <w:r w:rsidRPr="00C74D0F">
              <w:rPr>
                <w:sz w:val="26"/>
                <w:szCs w:val="26"/>
              </w:rPr>
              <w:br/>
              <w:t>по Пензенской области"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49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учреждение "Федеральный центр сердечно-сосудистой хирургии" Министерства здравоохранения Российской Федерации (г. Пенза)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учреждение "Федеральный центр сердечно-сосудистой хирургии" Министерства здравоохранения Российской Федерации (г. Пенза)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образовательное учреждение высшего образования "Пензенский государственный университет"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образовательное учреждение высшего образования "Пензенский государственный университет"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Федеральное государственное бюджетное образовательное учреждение высшего образования "Пензенский государственный университет"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Филиал № 3 федерального государственного казенного учреждения "428 военный госпиталь" Министерства обороны Российской Федерации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Филиал № 3 федерального государственного казенного учреждения "428 военный госпиталь" Министерства обороны Российской Федерации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Акционерное общество "Пензенское производственное объединение электронной вычислительной техники </w:t>
            </w:r>
            <w:r w:rsidRPr="00C74D0F">
              <w:rPr>
                <w:sz w:val="26"/>
                <w:szCs w:val="26"/>
              </w:rPr>
              <w:br/>
              <w:t>имени В.А. Ревунова"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Акционерное общество "Пензенское производственное объединение электронной вычислительной техники </w:t>
            </w:r>
            <w:r w:rsidRPr="00C74D0F">
              <w:rPr>
                <w:sz w:val="26"/>
                <w:szCs w:val="26"/>
              </w:rPr>
              <w:br/>
              <w:t>имени В.А. Ревунова"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Частное учреждение здравоохранения "Клиническая больница "РЖД-Медицина" </w:t>
            </w:r>
            <w:r w:rsidRPr="00C74D0F">
              <w:rPr>
                <w:sz w:val="26"/>
                <w:szCs w:val="26"/>
              </w:rPr>
              <w:br/>
              <w:t>города Пенза"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Частное учреждение здравоохранения "Клиническая больница "РЖД-Медицина" </w:t>
            </w:r>
            <w:r w:rsidRPr="00C74D0F">
              <w:rPr>
                <w:sz w:val="26"/>
                <w:szCs w:val="26"/>
              </w:rPr>
              <w:br/>
              <w:t>города Пенза"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Частное учреждение здравоохранения "Клиническая больница "РЖД-Медицина" </w:t>
            </w:r>
            <w:r w:rsidRPr="00C74D0F">
              <w:rPr>
                <w:sz w:val="26"/>
                <w:szCs w:val="26"/>
              </w:rPr>
              <w:br/>
              <w:t>города Пенза"</w:t>
            </w: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54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"ИНМЕД"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 с ограниченной ответственностью "ИНМЕД"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"Медцентр-УЗИ"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"Медцентр-УЗИ"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 с ограниченной ответственностью "Лечебно-диагностический центр Международного института биологических систем - Пенза"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 с ограниченной ответственностью "Лечебно-диагностический центр Международного института биологических систем - Пенза"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"Добрый Доктор"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"Добрый Доктор"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"Нейрон-Мед"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"Нейрон-Мед"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59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"Консультативно-диагностический центр </w:t>
            </w:r>
            <w:r w:rsidRPr="00C74D0F">
              <w:rPr>
                <w:sz w:val="26"/>
                <w:szCs w:val="26"/>
              </w:rPr>
              <w:br/>
              <w:t>"Клиника-Сити"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"Консультативно-диагностический центр </w:t>
            </w:r>
            <w:r w:rsidRPr="00C74D0F">
              <w:rPr>
                <w:sz w:val="26"/>
                <w:szCs w:val="26"/>
              </w:rPr>
              <w:br/>
              <w:t>"Клиника-Сити"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"Фрезениус Нефрокеа"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"Фрезениус Нефрокеа"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"Здоровье"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"Здоровье"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"Профимед"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"Профимед"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"Салютэ"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"Салютэ"</w:t>
            </w: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64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</w:t>
            </w:r>
            <w:r w:rsidRPr="00C74D0F">
              <w:rPr>
                <w:sz w:val="26"/>
                <w:szCs w:val="26"/>
              </w:rPr>
              <w:br/>
              <w:t xml:space="preserve">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"Биокор Клиник"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"Биокор Клиник"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"Клиника диагностики и лечения на Измайлова"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"Клиника диагностики и лечения на Измайлова"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"Медицинская </w:t>
            </w:r>
            <w:r w:rsidRPr="00C74D0F">
              <w:rPr>
                <w:sz w:val="26"/>
                <w:szCs w:val="26"/>
              </w:rPr>
              <w:br/>
              <w:t>клиника "Здоровье"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"Медицинская </w:t>
            </w:r>
            <w:r w:rsidRPr="00C74D0F">
              <w:rPr>
                <w:sz w:val="26"/>
                <w:szCs w:val="26"/>
              </w:rPr>
              <w:br/>
              <w:t>клиника "Здоровье"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Открытое акционерное общество "Фармация"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Открытое акционерное общество "Фармация"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"АльфаДент"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"АльфаДент"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69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"Микрохирургия глаза"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"Микрохирургия глаза"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санаторий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"Хопровские зори"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санаторий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"Хопровские зори"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Закрытое акционерное общество научно-производственное предприятие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"Медицина для Вас"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Закрытое акционерное общество научно-производственное предприятие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"Медицина для Вас"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"Медицина для Вас плюс"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"Медицина для Вас плюс"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"Клинико-диагностический центр "МЕДИКЛИНИК"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"Клинико-диагностический центр "МЕДИКЛИНИК"</w:t>
            </w: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74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"Эстедент"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"Эстедент"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"ГАРМОНИЯ ПЛЮС"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"ГАРМОНИЯ ПЛЮС"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"Серебряный бор"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"Серебряный бор"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"ПОЛИКЛИНИКА № 8"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"ПОЛИКЛИНИКА № 8"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"ЦЕНТРЫ ДИАЛИЗА "АВИЦЕННА"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"ЦЕНТРЫ ДИАЛИЗА "АВИЦЕННА"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79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rFonts w:ascii="Times New Roman" w:hAnsi="Times New Roman" w:cs="Times New Roman"/>
                <w:sz w:val="26"/>
                <w:szCs w:val="26"/>
              </w:rPr>
              <w:t xml:space="preserve">Общество </w:t>
            </w:r>
            <w:r w:rsidRPr="00C74D0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ограниченной ответственностью Клиника Стандарт Пенза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D0F">
              <w:rPr>
                <w:rFonts w:ascii="Times New Roman" w:hAnsi="Times New Roman" w:cs="Times New Roman"/>
                <w:sz w:val="26"/>
                <w:szCs w:val="26"/>
              </w:rPr>
              <w:t xml:space="preserve">Общество </w:t>
            </w:r>
            <w:r w:rsidRPr="00C74D0F">
              <w:rPr>
                <w:rFonts w:ascii="Times New Roman" w:hAnsi="Times New Roman" w:cs="Times New Roman"/>
                <w:sz w:val="26"/>
                <w:szCs w:val="26"/>
              </w:rPr>
              <w:br/>
              <w:t>с ограниченной ответственностью Клиника Стандарт Пенза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"КДФ-Пенза"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"КДФ-Пенза"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 с ограниченной ответственностью "МЕДЭКО"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Общество с ограниченной ответственностью "МЕДЭКО"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"М-ЛАЙН"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 xml:space="preserve">с ограниченной ответственностью </w:t>
            </w:r>
            <w:r w:rsidRPr="00C74D0F">
              <w:rPr>
                <w:sz w:val="26"/>
                <w:szCs w:val="26"/>
              </w:rPr>
              <w:br/>
              <w:t>"М-ЛАЙН"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C53FCE" w:rsidRPr="00C74D0F" w:rsidTr="0017543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"Центр ПЭТ-Технолоджи"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Общество </w:t>
            </w:r>
            <w:r w:rsidRPr="00C74D0F">
              <w:rPr>
                <w:sz w:val="26"/>
                <w:szCs w:val="26"/>
              </w:rPr>
              <w:br/>
              <w:t>с ограниченной ответственностью "Центр ПЭТ-Технолоджи"</w:t>
            </w:r>
          </w:p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E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Итого медицинских организаций, участвующих в Программе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83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 xml:space="preserve">из них медицинских организаций, осуществляющих деятельность в сфере </w:t>
            </w:r>
            <w:r w:rsidRPr="00C74D0F">
              <w:rPr>
                <w:sz w:val="26"/>
                <w:szCs w:val="26"/>
              </w:rPr>
              <w:lastRenderedPageBreak/>
              <w:t>обязательного медицинского страхования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C53FCE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79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lastRenderedPageBreak/>
              <w:t>из них медицинских организаций, осуществляющих проведение профилактических медицинских осмотров, в том числе в рамках диспансеризации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28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  <w:tr w:rsidR="00E3409D" w:rsidRPr="00C74D0F" w:rsidTr="00175435"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из них медицинских организаций, подведомственных федеральным органам исполнительной власти, которым комиссией распределяются объемы специализированной медицинской помощи в условиях круглосуточного и дневного стационаров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  <w:r w:rsidRPr="00C74D0F">
              <w:rPr>
                <w:sz w:val="26"/>
                <w:szCs w:val="26"/>
              </w:rPr>
              <w:t>0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D" w:rsidRPr="00C74D0F" w:rsidRDefault="00E3409D" w:rsidP="00175435">
            <w:pPr>
              <w:adjustRightInd w:val="0"/>
              <w:spacing w:line="228" w:lineRule="auto"/>
              <w:jc w:val="center"/>
              <w:rPr>
                <w:sz w:val="26"/>
                <w:szCs w:val="26"/>
              </w:rPr>
            </w:pPr>
          </w:p>
        </w:tc>
      </w:tr>
    </w:tbl>
    <w:p w:rsidR="00E3409D" w:rsidRPr="00C74D0F" w:rsidRDefault="00E3409D" w:rsidP="00E3409D">
      <w:pPr>
        <w:jc w:val="both"/>
        <w:rPr>
          <w:sz w:val="28"/>
        </w:rPr>
      </w:pPr>
    </w:p>
    <w:p w:rsidR="00E3409D" w:rsidRPr="00C74D0F" w:rsidRDefault="00E3409D" w:rsidP="00E3409D">
      <w:pPr>
        <w:jc w:val="both"/>
        <w:rPr>
          <w:sz w:val="28"/>
        </w:rPr>
      </w:pPr>
    </w:p>
    <w:p w:rsidR="00E3409D" w:rsidRPr="00C74D0F" w:rsidRDefault="00E3409D" w:rsidP="00E3409D">
      <w:pPr>
        <w:jc w:val="center"/>
        <w:rPr>
          <w:sz w:val="28"/>
        </w:rPr>
      </w:pPr>
      <w:r w:rsidRPr="00C74D0F">
        <w:rPr>
          <w:sz w:val="28"/>
        </w:rPr>
        <w:t>___________</w:t>
      </w:r>
    </w:p>
    <w:p w:rsidR="00E3409D" w:rsidRPr="00C74D0F" w:rsidRDefault="00E3409D" w:rsidP="00E3409D">
      <w:pPr>
        <w:jc w:val="both"/>
        <w:rPr>
          <w:sz w:val="28"/>
        </w:rPr>
      </w:pPr>
    </w:p>
    <w:p w:rsidR="0067495C" w:rsidRPr="00C74D0F" w:rsidRDefault="0067495C" w:rsidP="00872EE4">
      <w:pPr>
        <w:widowControl/>
        <w:spacing w:line="232" w:lineRule="auto"/>
        <w:ind w:left="5103"/>
        <w:jc w:val="center"/>
        <w:rPr>
          <w:sz w:val="28"/>
          <w:szCs w:val="28"/>
        </w:rPr>
        <w:sectPr w:rsidR="0067495C" w:rsidRPr="00C74D0F" w:rsidSect="00945FDA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872EE4" w:rsidRPr="00C74D0F" w:rsidRDefault="00872EE4" w:rsidP="00872EE4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 xml:space="preserve">Приложение № </w:t>
      </w:r>
      <w:r w:rsidR="0067495C" w:rsidRPr="00C74D0F">
        <w:rPr>
          <w:sz w:val="28"/>
          <w:szCs w:val="28"/>
        </w:rPr>
        <w:t>3</w:t>
      </w:r>
    </w:p>
    <w:p w:rsidR="00872EE4" w:rsidRPr="00C74D0F" w:rsidRDefault="00872EE4" w:rsidP="00872EE4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к постановлению Правительства</w:t>
      </w:r>
    </w:p>
    <w:p w:rsidR="00872EE4" w:rsidRPr="00C74D0F" w:rsidRDefault="00872EE4" w:rsidP="00872EE4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Пензенской области</w:t>
      </w:r>
    </w:p>
    <w:p w:rsidR="00872EE4" w:rsidRPr="00C74D0F" w:rsidRDefault="00872EE4" w:rsidP="00872EE4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____.202</w:t>
      </w:r>
      <w:r w:rsidR="003B4E69" w:rsidRPr="00C74D0F">
        <w:rPr>
          <w:sz w:val="28"/>
          <w:szCs w:val="28"/>
        </w:rPr>
        <w:t>2</w:t>
      </w:r>
      <w:r w:rsidRPr="00C74D0F">
        <w:rPr>
          <w:sz w:val="28"/>
          <w:szCs w:val="28"/>
        </w:rPr>
        <w:t xml:space="preserve"> № ____-пП</w:t>
      </w:r>
    </w:p>
    <w:p w:rsidR="00872EE4" w:rsidRPr="00C74D0F" w:rsidRDefault="00872EE4" w:rsidP="00872EE4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AF23F0" w:rsidRPr="00C74D0F" w:rsidRDefault="00AF23F0" w:rsidP="00AF23F0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C74D0F">
        <w:rPr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2021 год. &lt;*&gt;</w:t>
      </w:r>
    </w:p>
    <w:p w:rsidR="00AF23F0" w:rsidRPr="00C74D0F" w:rsidRDefault="00AF23F0" w:rsidP="00AF23F0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75" w:type="dxa"/>
        <w:tblInd w:w="1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4321"/>
        <w:gridCol w:w="1459"/>
        <w:gridCol w:w="1696"/>
        <w:gridCol w:w="1560"/>
      </w:tblGrid>
      <w:tr w:rsidR="00AF23F0" w:rsidRPr="00C74D0F" w:rsidTr="00175435">
        <w:trPr>
          <w:trHeight w:val="3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№ п/п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Наименование профилей коек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spacing w:line="216" w:lineRule="auto"/>
              <w:ind w:hanging="28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spacing w:line="216" w:lineRule="auto"/>
              <w:ind w:left="-18" w:right="-28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Количество случаев лече-ния на одно застрахован-</w:t>
            </w:r>
            <w:r w:rsidRPr="00C74D0F">
              <w:rPr>
                <w:sz w:val="24"/>
                <w:szCs w:val="24"/>
              </w:rPr>
              <w:br/>
              <w:t>ное лицо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Количество пациенто-дней</w:t>
            </w:r>
          </w:p>
        </w:tc>
      </w:tr>
    </w:tbl>
    <w:p w:rsidR="00AF23F0" w:rsidRPr="00C74D0F" w:rsidRDefault="00AF23F0" w:rsidP="00AF23F0">
      <w:pPr>
        <w:spacing w:line="228" w:lineRule="auto"/>
        <w:rPr>
          <w:sz w:val="2"/>
          <w:szCs w:val="2"/>
        </w:rPr>
      </w:pPr>
    </w:p>
    <w:tbl>
      <w:tblPr>
        <w:tblW w:w="966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321"/>
        <w:gridCol w:w="1457"/>
        <w:gridCol w:w="1700"/>
        <w:gridCol w:w="1550"/>
      </w:tblGrid>
      <w:tr w:rsidR="00AF23F0" w:rsidRPr="00C74D0F" w:rsidTr="00175435">
        <w:trPr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bookmarkStart w:id="1" w:name="P904"/>
            <w:bookmarkEnd w:id="1"/>
            <w:r w:rsidRPr="00C74D0F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adjustRightInd w:val="0"/>
              <w:spacing w:line="228" w:lineRule="auto"/>
              <w:ind w:hanging="38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autoSpaceDE w:val="0"/>
              <w:autoSpaceDN w:val="0"/>
              <w:adjustRightInd w:val="0"/>
              <w:spacing w:line="228" w:lineRule="auto"/>
              <w:ind w:firstLine="14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</w:t>
            </w:r>
          </w:p>
        </w:tc>
      </w:tr>
      <w:tr w:rsidR="00AF23F0" w:rsidRPr="00C74D0F" w:rsidTr="001754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Гинекологические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widowControl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5 706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0,004453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49 072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Гинекологические для вспомогательных репродуктивных технологий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0,000590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21 168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Гематологические</w:t>
            </w:r>
          </w:p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 (взрослые)</w:t>
            </w:r>
            <w:r w:rsidR="00270A3E" w:rsidRPr="00C74D0F">
              <w:rPr>
                <w:sz w:val="24"/>
                <w:szCs w:val="24"/>
              </w:rPr>
              <w:t xml:space="preserve"> </w:t>
            </w:r>
            <w:r w:rsidR="00270A3E" w:rsidRPr="00C74D0F">
              <w:rPr>
                <w:sz w:val="24"/>
                <w:szCs w:val="24"/>
                <w:lang w:val="en-US"/>
              </w:rPr>
              <w:t>D</w:t>
            </w:r>
            <w:r w:rsidR="00270A3E" w:rsidRPr="00C74D0F">
              <w:rPr>
                <w:sz w:val="24"/>
                <w:szCs w:val="24"/>
              </w:rPr>
              <w:t xml:space="preserve">45- </w:t>
            </w:r>
            <w:r w:rsidR="00270A3E" w:rsidRPr="00C74D0F">
              <w:rPr>
                <w:sz w:val="24"/>
                <w:szCs w:val="24"/>
                <w:lang w:val="en-US"/>
              </w:rPr>
              <w:t>D</w:t>
            </w:r>
            <w:r w:rsidR="00270A3E" w:rsidRPr="00C74D0F">
              <w:rPr>
                <w:sz w:val="24"/>
                <w:szCs w:val="24"/>
              </w:rPr>
              <w:t>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0,000219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2 408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Дерматологические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0,000215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2 365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Инфекционные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0,000671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7 396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Кардиологические, ревматологические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1 572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0,001227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13 519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Реабилитационные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0,000283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3 122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Неврологические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13 710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0,010700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117 906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Нейрохирургические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0,000002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17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Нефрологические, в том числе </w:t>
            </w:r>
            <w:r w:rsidRPr="00C74D0F">
              <w:rPr>
                <w:sz w:val="24"/>
                <w:szCs w:val="24"/>
              </w:rPr>
              <w:br/>
              <w:t>для проведения ЗПТ&lt;**&gt;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1 060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0,000828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31 374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Онкологические, радиологические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11 236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0,008769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96 630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из них для случаев лечения пациентов </w:t>
            </w:r>
            <w:r w:rsidRPr="00C74D0F">
              <w:rPr>
                <w:sz w:val="24"/>
                <w:szCs w:val="24"/>
              </w:rPr>
              <w:br/>
              <w:t>со злокачественными новообразованиями</w:t>
            </w:r>
          </w:p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(кроме заболеваний лимфоидной и кроветворной тканей)</w:t>
            </w:r>
          </w:p>
          <w:p w:rsidR="00AF23F0" w:rsidRPr="00C74D0F" w:rsidRDefault="00AF23F0" w:rsidP="00AF23F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(С00- С97, </w:t>
            </w:r>
            <w:r w:rsidRPr="00C74D0F">
              <w:rPr>
                <w:sz w:val="24"/>
                <w:szCs w:val="24"/>
                <w:lang w:val="en-US"/>
              </w:rPr>
              <w:t>D</w:t>
            </w:r>
            <w:r w:rsidRPr="00C74D0F">
              <w:rPr>
                <w:sz w:val="24"/>
                <w:szCs w:val="24"/>
              </w:rPr>
              <w:t>00-</w:t>
            </w:r>
            <w:r w:rsidRPr="00C74D0F">
              <w:rPr>
                <w:sz w:val="24"/>
                <w:szCs w:val="24"/>
                <w:lang w:val="en-US"/>
              </w:rPr>
              <w:t>D</w:t>
            </w:r>
            <w:r w:rsidRPr="00C74D0F">
              <w:rPr>
                <w:sz w:val="24"/>
                <w:szCs w:val="24"/>
              </w:rPr>
              <w:t>09)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8 606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0,006717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74 012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Оториноларингологические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0,000204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2 253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Офтальмологические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7 241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0,005651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62 273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Педиатрические соматические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2 555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0,001994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21 973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Койки сосудистой хирургии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0,000035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387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Терапевтические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30 457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0,023771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261 930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Травматологические, ортопедические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0,000104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1 144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Урологические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0,000371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4 085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1 265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0,000987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10 879</w:t>
            </w:r>
          </w:p>
        </w:tc>
      </w:tr>
      <w:tr w:rsidR="00AF23F0" w:rsidRPr="00C74D0F" w:rsidTr="00175435">
        <w:trPr>
          <w:trHeight w:val="6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74D0F">
              <w:rPr>
                <w:bCs/>
                <w:color w:val="000000"/>
                <w:sz w:val="24"/>
                <w:szCs w:val="24"/>
              </w:rPr>
              <w:t>78 253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74D0F">
              <w:rPr>
                <w:bCs/>
                <w:color w:val="000000"/>
                <w:sz w:val="24"/>
                <w:szCs w:val="24"/>
              </w:rPr>
              <w:t>0,061074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74D0F">
              <w:rPr>
                <w:bCs/>
                <w:color w:val="000000"/>
                <w:sz w:val="24"/>
                <w:szCs w:val="24"/>
              </w:rPr>
              <w:t>709 901</w:t>
            </w:r>
          </w:p>
        </w:tc>
      </w:tr>
      <w:tr w:rsidR="00AF23F0" w:rsidRPr="00C74D0F" w:rsidTr="0017543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3F0" w:rsidRPr="00C74D0F" w:rsidRDefault="00AF23F0" w:rsidP="0017543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3F0" w:rsidRPr="00C74D0F" w:rsidRDefault="00AF23F0" w:rsidP="001754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Норматив объемов предоставления медицинской помощи в расчете на одно застрахованное по программе ОМС лицо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color w:val="000000"/>
                <w:sz w:val="24"/>
                <w:szCs w:val="24"/>
              </w:rPr>
            </w:pPr>
            <w:r w:rsidRPr="00C74D0F">
              <w:rPr>
                <w:color w:val="000000"/>
                <w:sz w:val="24"/>
                <w:szCs w:val="24"/>
              </w:rPr>
              <w:t>0,061074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color w:val="000000"/>
                <w:sz w:val="24"/>
                <w:szCs w:val="24"/>
              </w:rPr>
            </w:pPr>
            <w:r w:rsidRPr="00C74D0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F0" w:rsidRPr="00C74D0F" w:rsidRDefault="00AF23F0" w:rsidP="00175435">
            <w:pPr>
              <w:jc w:val="center"/>
              <w:rPr>
                <w:color w:val="000000"/>
                <w:sz w:val="24"/>
                <w:szCs w:val="24"/>
              </w:rPr>
            </w:pPr>
            <w:r w:rsidRPr="00C74D0F">
              <w:rPr>
                <w:color w:val="000000"/>
                <w:sz w:val="24"/>
                <w:szCs w:val="24"/>
              </w:rPr>
              <w:t>0,554057</w:t>
            </w:r>
          </w:p>
        </w:tc>
      </w:tr>
    </w:tbl>
    <w:p w:rsidR="00AF23F0" w:rsidRPr="00C74D0F" w:rsidRDefault="00AF23F0" w:rsidP="00AF23F0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</w:p>
    <w:p w:rsidR="00AF23F0" w:rsidRPr="00C74D0F" w:rsidRDefault="00AF23F0" w:rsidP="00AF23F0">
      <w:pPr>
        <w:autoSpaceDE w:val="0"/>
        <w:autoSpaceDN w:val="0"/>
        <w:spacing w:line="216" w:lineRule="auto"/>
        <w:ind w:firstLine="709"/>
        <w:jc w:val="both"/>
        <w:rPr>
          <w:spacing w:val="-4"/>
          <w:sz w:val="22"/>
        </w:rPr>
      </w:pPr>
      <w:bookmarkStart w:id="2" w:name="P914"/>
      <w:bookmarkEnd w:id="2"/>
      <w:r w:rsidRPr="00C74D0F">
        <w:rPr>
          <w:spacing w:val="-8"/>
          <w:sz w:val="22"/>
        </w:rPr>
        <w:t>&lt;*&gt; Объемы предоставления медицинской помощи для конкретной медицинской организации,</w:t>
      </w:r>
      <w:r w:rsidRPr="00C74D0F">
        <w:rPr>
          <w:sz w:val="22"/>
        </w:rPr>
        <w:t xml:space="preserve">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C74D0F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C74D0F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AF23F0" w:rsidRPr="00C74D0F" w:rsidRDefault="00AF23F0" w:rsidP="00AF23F0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r w:rsidRPr="00C74D0F">
        <w:rPr>
          <w:sz w:val="22"/>
        </w:rPr>
        <w:lastRenderedPageBreak/>
        <w:t xml:space="preserve">В соответствии с требованиями части 10 статьи 36 Федерального закона от 29.11.2010 </w:t>
      </w:r>
      <w:r w:rsidRPr="00C74D0F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AF23F0" w:rsidRPr="00C74D0F" w:rsidRDefault="00AF23F0" w:rsidP="00AF23F0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3" w:name="P916"/>
      <w:bookmarkEnd w:id="3"/>
      <w:r w:rsidRPr="00C74D0F">
        <w:rPr>
          <w:sz w:val="22"/>
        </w:rPr>
        <w:t xml:space="preserve">&lt;**&gt; Объемы заместительной почечной терапии, предоставляемой в условиях дневного стационара по Программе ОМС в 2021 году, по каждому наименованию процедур представлены </w:t>
      </w:r>
      <w:r w:rsidRPr="00C74D0F">
        <w:rPr>
          <w:sz w:val="22"/>
        </w:rPr>
        <w:br/>
        <w:t>в подпункте 2.3.5.2.1.</w:t>
      </w:r>
    </w:p>
    <w:p w:rsidR="003B4E69" w:rsidRPr="00C74D0F" w:rsidRDefault="003B4E69" w:rsidP="003B4E69">
      <w:pPr>
        <w:jc w:val="both"/>
        <w:rPr>
          <w:sz w:val="28"/>
        </w:rPr>
        <w:sectPr w:rsidR="003B4E69" w:rsidRPr="00C74D0F" w:rsidSect="00945FDA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C910BC" w:rsidRPr="00C74D0F" w:rsidRDefault="00C910BC" w:rsidP="00C910BC">
      <w:pPr>
        <w:widowControl/>
        <w:spacing w:line="232" w:lineRule="auto"/>
        <w:ind w:left="10632"/>
        <w:jc w:val="center"/>
        <w:rPr>
          <w:sz w:val="28"/>
          <w:szCs w:val="28"/>
        </w:rPr>
      </w:pPr>
      <w:bookmarkStart w:id="4" w:name="P2442"/>
      <w:bookmarkStart w:id="5" w:name="P2596"/>
      <w:bookmarkEnd w:id="4"/>
      <w:bookmarkEnd w:id="5"/>
      <w:r w:rsidRPr="00C74D0F">
        <w:rPr>
          <w:sz w:val="28"/>
          <w:szCs w:val="28"/>
        </w:rPr>
        <w:lastRenderedPageBreak/>
        <w:t xml:space="preserve">Приложение № </w:t>
      </w:r>
      <w:r w:rsidR="0067495C" w:rsidRPr="00C74D0F">
        <w:rPr>
          <w:sz w:val="28"/>
          <w:szCs w:val="28"/>
        </w:rPr>
        <w:t>4</w:t>
      </w:r>
    </w:p>
    <w:p w:rsidR="00C910BC" w:rsidRPr="00C74D0F" w:rsidRDefault="00C910BC" w:rsidP="00C910BC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к постановлению Правительства</w:t>
      </w:r>
    </w:p>
    <w:p w:rsidR="00C910BC" w:rsidRPr="00C74D0F" w:rsidRDefault="00C910BC" w:rsidP="00C910BC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Пензенской области</w:t>
      </w:r>
    </w:p>
    <w:p w:rsidR="00C910BC" w:rsidRPr="00C74D0F" w:rsidRDefault="00C910BC" w:rsidP="00C910BC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_________.202</w:t>
      </w:r>
      <w:r w:rsidR="003B4E69" w:rsidRPr="00C74D0F">
        <w:rPr>
          <w:sz w:val="28"/>
          <w:szCs w:val="28"/>
        </w:rPr>
        <w:t>2</w:t>
      </w:r>
      <w:r w:rsidRPr="00C74D0F">
        <w:rPr>
          <w:sz w:val="28"/>
          <w:szCs w:val="28"/>
        </w:rPr>
        <w:t xml:space="preserve">  № ___-пП</w:t>
      </w:r>
    </w:p>
    <w:p w:rsidR="00C910BC" w:rsidRPr="00C74D0F" w:rsidRDefault="00C910BC" w:rsidP="00C910BC">
      <w:pPr>
        <w:autoSpaceDE w:val="0"/>
        <w:autoSpaceDN w:val="0"/>
        <w:jc w:val="center"/>
        <w:rPr>
          <w:sz w:val="28"/>
          <w:szCs w:val="28"/>
        </w:rPr>
      </w:pPr>
    </w:p>
    <w:p w:rsidR="00C910BC" w:rsidRPr="00C74D0F" w:rsidRDefault="00C910BC" w:rsidP="00C910BC">
      <w:pPr>
        <w:autoSpaceDE w:val="0"/>
        <w:autoSpaceDN w:val="0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2.3.11. Стоимость Программы ОМС на 2021 год</w:t>
      </w:r>
    </w:p>
    <w:p w:rsidR="00C910BC" w:rsidRPr="00C74D0F" w:rsidRDefault="00C910BC" w:rsidP="00C910BC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851"/>
        <w:gridCol w:w="3390"/>
        <w:gridCol w:w="1984"/>
        <w:gridCol w:w="1984"/>
        <w:gridCol w:w="1449"/>
        <w:gridCol w:w="1670"/>
      </w:tblGrid>
      <w:tr w:rsidR="00C910BC" w:rsidRPr="00C74D0F" w:rsidTr="00DC3597">
        <w:trPr>
          <w:trHeight w:val="1837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Виды и условия </w:t>
            </w:r>
          </w:p>
          <w:p w:rsidR="00C910BC" w:rsidRPr="00C74D0F" w:rsidRDefault="00C910BC" w:rsidP="00DC3597">
            <w:pPr>
              <w:autoSpaceDE w:val="0"/>
              <w:autoSpaceDN w:val="0"/>
              <w:ind w:left="5" w:hanging="5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оказания медицинской помощи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№ </w:t>
            </w:r>
          </w:p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строки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Единица</w:t>
            </w:r>
          </w:p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Объем медицинской помощи, норматив объемов предоставления медицинской помощи в расчете </w:t>
            </w:r>
            <w:r w:rsidRPr="00C74D0F">
              <w:rPr>
                <w:sz w:val="22"/>
                <w:szCs w:val="22"/>
              </w:rPr>
              <w:br/>
              <w:t xml:space="preserve">на одно застрахованное </w:t>
            </w:r>
            <w:r w:rsidRPr="00C74D0F">
              <w:rPr>
                <w:sz w:val="22"/>
                <w:szCs w:val="22"/>
              </w:rPr>
              <w:br/>
              <w:t>лицо &lt;**&gt;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Стоимость </w:t>
            </w:r>
            <w:r w:rsidRPr="00C74D0F">
              <w:rPr>
                <w:sz w:val="22"/>
                <w:szCs w:val="22"/>
              </w:rPr>
              <w:br/>
              <w:t>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Подушевые нормативы финанси-рования Программы ОМС,</w:t>
            </w:r>
          </w:p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рублей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Стоимость Программы ОМС,</w:t>
            </w:r>
          </w:p>
          <w:p w:rsidR="00C910BC" w:rsidRPr="00C74D0F" w:rsidRDefault="00C910BC" w:rsidP="00DC3597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тыс. рублей</w:t>
            </w:r>
          </w:p>
        </w:tc>
      </w:tr>
    </w:tbl>
    <w:p w:rsidR="00C910BC" w:rsidRPr="00C74D0F" w:rsidRDefault="00C910BC" w:rsidP="00C910BC">
      <w:pPr>
        <w:rPr>
          <w:sz w:val="4"/>
          <w:szCs w:val="4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60"/>
        <w:gridCol w:w="1550"/>
        <w:gridCol w:w="851"/>
        <w:gridCol w:w="3391"/>
        <w:gridCol w:w="1985"/>
        <w:gridCol w:w="1985"/>
        <w:gridCol w:w="1450"/>
        <w:gridCol w:w="1671"/>
      </w:tblGrid>
      <w:tr w:rsidR="00C910BC" w:rsidRPr="00C74D0F" w:rsidTr="00DC3597">
        <w:trPr>
          <w:tblHeader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B64B0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13 089,</w:t>
            </w:r>
            <w:r w:rsidR="00CB64B0" w:rsidRPr="00C74D0F">
              <w:rPr>
                <w:sz w:val="22"/>
                <w:szCs w:val="22"/>
              </w:rPr>
              <w:t>61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B64B0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16 771</w:t>
            </w:r>
            <w:r w:rsidR="00CB64B0" w:rsidRPr="00C74D0F">
              <w:rPr>
                <w:sz w:val="22"/>
                <w:szCs w:val="22"/>
              </w:rPr>
              <w:t> 412,0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скорая медицинская помощь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(сумма строк 10 + 15)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1 015 274,2</w:t>
            </w:r>
          </w:p>
        </w:tc>
      </w:tr>
      <w:tr w:rsidR="00C910BC" w:rsidRPr="00C74D0F" w:rsidTr="00DC359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- медицинская помощь </w:t>
            </w:r>
            <w:r w:rsidRPr="00C74D0F">
              <w:rPr>
                <w:sz w:val="22"/>
                <w:szCs w:val="22"/>
              </w:rPr>
              <w:br/>
              <w:t>в амбулаторных условиях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Сумма строк</w:t>
            </w:r>
          </w:p>
          <w:p w:rsidR="00C910BC" w:rsidRPr="00C74D0F" w:rsidRDefault="00C910BC" w:rsidP="00DC3597">
            <w:pPr>
              <w:jc w:val="center"/>
              <w:rPr>
                <w:b/>
                <w:sz w:val="22"/>
                <w:szCs w:val="22"/>
              </w:rPr>
            </w:pPr>
          </w:p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11+ 16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pacing w:val="-7"/>
                <w:sz w:val="22"/>
                <w:szCs w:val="22"/>
              </w:rPr>
              <w:t>посещение с профилактической и</w:t>
            </w:r>
            <w:r w:rsidRPr="00C74D0F">
              <w:rPr>
                <w:sz w:val="22"/>
                <w:szCs w:val="22"/>
              </w:rPr>
              <w:t xml:space="preserve">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2 161 006,1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11.1+ 16.1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636 208,8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11.2 + 16.2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534 445,0</w:t>
            </w:r>
          </w:p>
        </w:tc>
      </w:tr>
      <w:tr w:rsidR="00C910BC" w:rsidRPr="00C74D0F" w:rsidTr="00DC3597">
        <w:trPr>
          <w:trHeight w:val="33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11.3 + 16.3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990 352,3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3.4.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посещение по паллиативной медицинской помощи без учета посещения на дому патронажными </w:t>
            </w:r>
            <w:r w:rsidRPr="00C74D0F">
              <w:rPr>
                <w:sz w:val="22"/>
                <w:szCs w:val="22"/>
              </w:rPr>
              <w:lastRenderedPageBreak/>
              <w:t>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11.4 +16.5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467 856,0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 +16.6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B64B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1 548,</w:t>
            </w:r>
            <w:r w:rsidR="00CB64B0" w:rsidRPr="00C74D0F">
              <w:rPr>
                <w:sz w:val="22"/>
                <w:szCs w:val="22"/>
              </w:rPr>
              <w:t>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B64B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2 767,</w:t>
            </w:r>
            <w:r w:rsidR="00CB64B0" w:rsidRPr="00C74D0F">
              <w:rPr>
                <w:sz w:val="22"/>
                <w:szCs w:val="22"/>
              </w:rPr>
              <w:t>74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B64B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3 546</w:t>
            </w:r>
            <w:r w:rsidR="00CB64B0" w:rsidRPr="00C74D0F">
              <w:rPr>
                <w:sz w:val="22"/>
                <w:szCs w:val="22"/>
              </w:rPr>
              <w:t> 240,7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11.5.1 +16.6.1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0,04830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1 885,20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91,06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116 671,2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11.5.2 +16.6.2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pacing w:val="-8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0,01487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4 318,22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64,21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82 274,1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11.5.3 +16.6.3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0,05196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35,66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45 690,7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11.5.4 +16.6.4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pacing w:val="-8"/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0,02652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25,03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32 065,2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11.5.5 +16.6.5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молекулярно-генетическое исследование с целью </w:t>
            </w:r>
            <w:r w:rsidRPr="00C74D0F">
              <w:rPr>
                <w:spacing w:val="-8"/>
                <w:sz w:val="22"/>
                <w:szCs w:val="22"/>
              </w:rPr>
              <w:t>диагностирования онкологических</w:t>
            </w:r>
            <w:r w:rsidRPr="00C74D0F">
              <w:rPr>
                <w:sz w:val="22"/>
                <w:szCs w:val="22"/>
              </w:rPr>
              <w:t xml:space="preserve">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15 092,7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11.5.6 +16.6.6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с целью выявления онкологических заболеваний и подбора противоопухолевой </w:t>
            </w:r>
            <w:r w:rsidRPr="00C74D0F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0,00588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16 091,2</w:t>
            </w:r>
          </w:p>
        </w:tc>
      </w:tr>
      <w:tr w:rsidR="00C910BC" w:rsidRPr="00C74D0F" w:rsidTr="00DC35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11.5.7 +16.6.7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(СО</w:t>
            </w:r>
            <w:r w:rsidRPr="00C74D0F">
              <w:rPr>
                <w:sz w:val="22"/>
                <w:szCs w:val="22"/>
                <w:lang w:val="en-US"/>
              </w:rPr>
              <w:t>VID</w:t>
            </w:r>
            <w:r w:rsidRPr="00C74D0F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0,31389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184,60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236 518,0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pacing w:val="-8"/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C74D0F">
              <w:rPr>
                <w:sz w:val="22"/>
                <w:szCs w:val="22"/>
              </w:rPr>
              <w:br/>
            </w:r>
            <w:r w:rsidRPr="00C74D0F">
              <w:rPr>
                <w:spacing w:val="-8"/>
                <w:sz w:val="22"/>
                <w:szCs w:val="22"/>
              </w:rPr>
              <w:t>в стационарных условиях (сумма строк 12 + 17),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7 710 032,6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помощь по профилю "онкология" (сумма строк 12.1 + 17.1)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1 343 891,8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медицинская реабилитация в стационарных условиях  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(сумма строк 12.2 + 17.2)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209 417,7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высокотехнологичная медицинская помощь (сумма строк 12.3 + 17.3)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0,00459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156 937,71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720,34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922 960,3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- медицинская помощь в условиях дневного </w:t>
            </w:r>
            <w:r w:rsidRPr="00C74D0F">
              <w:rPr>
                <w:sz w:val="22"/>
                <w:szCs w:val="22"/>
              </w:rPr>
              <w:lastRenderedPageBreak/>
              <w:t>стационара (сумма строк 13 + 18)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1 744 782,9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медицинская помощь по профилю "онкология" (сумма строк 13.1 + 18.1)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757 922,6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(сумма строк 13.2 + 18.2)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95 868,47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72 472,1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паллиативная медицинская помощь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(равно строке 19) &lt;*&gt;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rPr>
          <w:trHeight w:val="249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98,51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126 219,5</w:t>
            </w:r>
          </w:p>
        </w:tc>
      </w:tr>
      <w:tr w:rsidR="00C910BC" w:rsidRPr="00C74D0F" w:rsidTr="00DC3597">
        <w:trPr>
          <w:trHeight w:val="256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иные расходы (равно строке 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rPr>
          <w:trHeight w:val="957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Из строки 1: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1. Медицинская помощь, предоставляемая </w:t>
            </w:r>
            <w:r w:rsidRPr="00C74D0F">
              <w:rPr>
                <w:sz w:val="22"/>
                <w:szCs w:val="22"/>
              </w:rPr>
              <w:br/>
              <w:t>в рамках базовой программы ОМС застрахованным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5370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12 991,</w:t>
            </w:r>
            <w:r w:rsidR="00C53706" w:rsidRPr="00C74D0F">
              <w:rPr>
                <w:sz w:val="22"/>
                <w:szCs w:val="22"/>
              </w:rPr>
              <w:t>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C5370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16 645</w:t>
            </w:r>
            <w:r w:rsidR="00C53706" w:rsidRPr="00C74D0F">
              <w:rPr>
                <w:sz w:val="22"/>
                <w:szCs w:val="22"/>
              </w:rPr>
              <w:t> 192,5</w:t>
            </w:r>
          </w:p>
        </w:tc>
      </w:tr>
      <w:tr w:rsidR="00C910BC" w:rsidRPr="00C74D0F" w:rsidTr="00DC3597">
        <w:trPr>
          <w:trHeight w:val="463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скорая медицинская помощь,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1 015 274,2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медицинская помощь в амбулаторных условиях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2 161 006,1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636 208,8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534 445,0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990 352,3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467 856,0</w:t>
            </w:r>
          </w:p>
        </w:tc>
      </w:tr>
      <w:tr w:rsidR="00CB64B0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B0" w:rsidRPr="00C74D0F" w:rsidRDefault="00CB64B0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B83F6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B83F6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1 548,21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B83F6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2 767,74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0" w:rsidRPr="00C74D0F" w:rsidRDefault="00CB64B0" w:rsidP="00B83F6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3 546 240,7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0,04830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1 885,20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91,06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116 671,2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0,01487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4 318,22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64,21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82 274,1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0,05196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35,66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45 690,7</w:t>
            </w:r>
          </w:p>
        </w:tc>
      </w:tr>
      <w:tr w:rsidR="00C910BC" w:rsidRPr="00C74D0F" w:rsidTr="00DC3597">
        <w:trPr>
          <w:trHeight w:val="230"/>
        </w:trPr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0,02652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25,03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32 065,2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C74D0F">
              <w:rPr>
                <w:sz w:val="22"/>
                <w:szCs w:val="22"/>
              </w:rPr>
              <w:br/>
              <w:t xml:space="preserve">онкологических </w:t>
            </w:r>
            <w:r w:rsidRPr="00C74D0F">
              <w:rPr>
                <w:sz w:val="22"/>
                <w:szCs w:val="22"/>
              </w:rPr>
              <w:br/>
              <w:t>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15 092,7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C74D0F">
              <w:rPr>
                <w:sz w:val="22"/>
                <w:szCs w:val="22"/>
              </w:rPr>
              <w:br/>
              <w:t xml:space="preserve">с целью выявления </w:t>
            </w:r>
            <w:r w:rsidRPr="00C74D0F">
              <w:rPr>
                <w:sz w:val="22"/>
                <w:szCs w:val="22"/>
              </w:rPr>
              <w:br/>
              <w:t>онкологических заболеваний и подбора противоопухолевой 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0,00588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16 091,2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11.5.7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тестирование на выявление </w:t>
            </w:r>
            <w:r w:rsidRPr="00C74D0F">
              <w:rPr>
                <w:sz w:val="22"/>
                <w:szCs w:val="22"/>
              </w:rPr>
              <w:br/>
              <w:t xml:space="preserve">новой коронавирусной инфекции 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(СО</w:t>
            </w:r>
            <w:r w:rsidRPr="00C74D0F">
              <w:rPr>
                <w:sz w:val="22"/>
                <w:szCs w:val="22"/>
                <w:lang w:val="en-US"/>
              </w:rPr>
              <w:t>VID</w:t>
            </w:r>
            <w:r w:rsidRPr="00C74D0F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0,31389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184,60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236 518,0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7 710 032,6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1 343 891,8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209 417,7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0,00459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156 937,71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720,34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922 960,3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медицинская помощь в условиях</w:t>
            </w: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C74D0F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1 744 782,9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757 922,6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95 868,47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72 472,1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медицинская помощь в амбулаторных условиях</w:t>
            </w: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C910BC" w:rsidRPr="00C74D0F" w:rsidRDefault="00C910BC" w:rsidP="00DC3597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 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магнитно-резонансная </w:t>
            </w:r>
            <w:r w:rsidRPr="00C74D0F">
              <w:rPr>
                <w:sz w:val="22"/>
                <w:szCs w:val="22"/>
              </w:rPr>
              <w:br/>
              <w:t>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ультразвуковое исследование сердечно-сосудистой </w:t>
            </w:r>
            <w:r w:rsidRPr="00C74D0F">
              <w:rPr>
                <w:sz w:val="22"/>
                <w:szCs w:val="22"/>
              </w:rPr>
              <w:br/>
              <w:t>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эндоскопическое </w:t>
            </w:r>
            <w:r w:rsidRPr="00C74D0F">
              <w:rPr>
                <w:sz w:val="22"/>
                <w:szCs w:val="22"/>
              </w:rPr>
              <w:br/>
              <w:t>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C74D0F">
              <w:rPr>
                <w:sz w:val="22"/>
                <w:szCs w:val="22"/>
              </w:rPr>
              <w:br/>
              <w:t>онкологических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C74D0F">
              <w:rPr>
                <w:sz w:val="22"/>
                <w:szCs w:val="22"/>
              </w:rPr>
              <w:br/>
              <w:t xml:space="preserve">с целью выявления </w:t>
            </w:r>
            <w:r w:rsidRPr="00C74D0F">
              <w:rPr>
                <w:sz w:val="22"/>
                <w:szCs w:val="22"/>
              </w:rPr>
              <w:br/>
              <w:t xml:space="preserve">онкологических заболеваний и подбора противоопухолевой </w:t>
            </w:r>
            <w:r w:rsidRPr="00C74D0F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0BC" w:rsidRPr="00C74D0F" w:rsidRDefault="00C910BC" w:rsidP="00DC3597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(СО</w:t>
            </w:r>
            <w:r w:rsidRPr="00C74D0F">
              <w:rPr>
                <w:sz w:val="22"/>
                <w:szCs w:val="22"/>
                <w:lang w:val="en-US"/>
              </w:rPr>
              <w:t>VID</w:t>
            </w:r>
            <w:r w:rsidRPr="00C74D0F">
              <w:rPr>
                <w:sz w:val="22"/>
                <w:szCs w:val="22"/>
              </w:rPr>
              <w:t>-19)</w:t>
            </w:r>
          </w:p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- специализированная медицинская </w:t>
            </w:r>
            <w:r w:rsidRPr="00C74D0F">
              <w:rPr>
                <w:sz w:val="22"/>
                <w:szCs w:val="22"/>
              </w:rPr>
              <w:br/>
              <w:t xml:space="preserve">помощь в стационарных условиях, </w:t>
            </w:r>
            <w:r w:rsidRPr="00C74D0F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медицинская помощь по профилю </w:t>
            </w:r>
            <w:r w:rsidRPr="00C74D0F">
              <w:rPr>
                <w:sz w:val="22"/>
                <w:szCs w:val="22"/>
              </w:rPr>
              <w:br/>
            </w:r>
            <w:r w:rsidRPr="00C74D0F">
              <w:rPr>
                <w:sz w:val="22"/>
                <w:szCs w:val="22"/>
              </w:rPr>
              <w:lastRenderedPageBreak/>
              <w:t>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17.1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rPr>
          <w:trHeight w:val="601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 xml:space="preserve">медицинская реабилитация </w:t>
            </w:r>
            <w:r w:rsidRPr="00C74D0F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высокотехнологичная медицинская </w:t>
            </w:r>
            <w:r w:rsidRPr="00C74D0F">
              <w:rPr>
                <w:sz w:val="22"/>
                <w:szCs w:val="22"/>
              </w:rPr>
              <w:br/>
              <w:t>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- медицинская помощь в условиях </w:t>
            </w:r>
            <w:r w:rsidRPr="00C74D0F">
              <w:rPr>
                <w:sz w:val="22"/>
                <w:szCs w:val="22"/>
              </w:rPr>
              <w:br/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паллиативная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C910BC" w:rsidRPr="00C74D0F" w:rsidTr="00DC3597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0BC" w:rsidRPr="00C74D0F" w:rsidRDefault="00C910BC" w:rsidP="00DC359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</w:tbl>
    <w:p w:rsidR="00C910BC" w:rsidRPr="00C74D0F" w:rsidRDefault="00C910BC" w:rsidP="00C910BC">
      <w:pPr>
        <w:autoSpaceDE w:val="0"/>
        <w:autoSpaceDN w:val="0"/>
        <w:ind w:firstLine="539"/>
        <w:jc w:val="both"/>
        <w:rPr>
          <w:sz w:val="22"/>
        </w:rPr>
      </w:pPr>
      <w:r w:rsidRPr="00C74D0F">
        <w:rPr>
          <w:sz w:val="22"/>
        </w:rPr>
        <w:t>____________________</w:t>
      </w:r>
    </w:p>
    <w:p w:rsidR="00C910BC" w:rsidRPr="00C74D0F" w:rsidRDefault="00C910BC" w:rsidP="00C910BC">
      <w:pPr>
        <w:autoSpaceDE w:val="0"/>
        <w:autoSpaceDN w:val="0"/>
        <w:ind w:firstLine="539"/>
        <w:jc w:val="both"/>
        <w:rPr>
          <w:sz w:val="22"/>
        </w:rPr>
      </w:pPr>
    </w:p>
    <w:p w:rsidR="00C910BC" w:rsidRPr="00C74D0F" w:rsidRDefault="00C910BC" w:rsidP="00C910BC">
      <w:pPr>
        <w:autoSpaceDE w:val="0"/>
        <w:autoSpaceDN w:val="0"/>
        <w:ind w:firstLine="539"/>
        <w:jc w:val="both"/>
        <w:rPr>
          <w:sz w:val="22"/>
        </w:rPr>
      </w:pPr>
      <w:r w:rsidRPr="00C74D0F">
        <w:rPr>
          <w:sz w:val="22"/>
        </w:rPr>
        <w:t xml:space="preserve">&lt;*&gt; в случае включения паллиативной медицинской помощи в территориальную программу ОМС сверх базовой программы ОМС </w:t>
      </w:r>
      <w:r w:rsidRPr="00C74D0F">
        <w:rPr>
          <w:sz w:val="22"/>
        </w:rPr>
        <w:br/>
        <w:t>с соответствующим платежом субъекта Российской Федерации;</w:t>
      </w:r>
    </w:p>
    <w:p w:rsidR="00C910BC" w:rsidRPr="00C74D0F" w:rsidRDefault="00C910BC" w:rsidP="00C910BC">
      <w:pPr>
        <w:autoSpaceDE w:val="0"/>
        <w:autoSpaceDN w:val="0"/>
        <w:ind w:firstLine="539"/>
        <w:jc w:val="both"/>
        <w:rPr>
          <w:sz w:val="22"/>
        </w:rPr>
      </w:pPr>
      <w:r w:rsidRPr="00C74D0F">
        <w:rPr>
          <w:sz w:val="22"/>
        </w:rPr>
        <w:t>&lt;**&gt; 1 281 277 - численность застрахованных по ОМС лиц по состоянию на 01.01.2020;</w:t>
      </w:r>
    </w:p>
    <w:p w:rsidR="00C910BC" w:rsidRPr="00C74D0F" w:rsidRDefault="00C910BC" w:rsidP="00C910BC">
      <w:pPr>
        <w:jc w:val="both"/>
      </w:pPr>
      <w:r w:rsidRPr="00C74D0F">
        <w:t>&lt;***&gt;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C910BC" w:rsidRPr="00C74D0F" w:rsidRDefault="00C910BC" w:rsidP="00C910BC">
      <w:pPr>
        <w:rPr>
          <w:sz w:val="24"/>
          <w:szCs w:val="24"/>
        </w:rPr>
      </w:pPr>
    </w:p>
    <w:p w:rsidR="00C910BC" w:rsidRPr="00C74D0F" w:rsidRDefault="00C910BC" w:rsidP="00C910BC">
      <w:pPr>
        <w:rPr>
          <w:sz w:val="24"/>
          <w:szCs w:val="24"/>
        </w:rPr>
      </w:pPr>
    </w:p>
    <w:p w:rsidR="00C910BC" w:rsidRPr="00C74D0F" w:rsidRDefault="00C910BC" w:rsidP="00C910BC">
      <w:pPr>
        <w:jc w:val="center"/>
        <w:rPr>
          <w:sz w:val="24"/>
          <w:szCs w:val="24"/>
        </w:rPr>
      </w:pPr>
      <w:r w:rsidRPr="00C74D0F">
        <w:rPr>
          <w:sz w:val="24"/>
          <w:szCs w:val="24"/>
        </w:rPr>
        <w:t>________________</w:t>
      </w:r>
    </w:p>
    <w:p w:rsidR="00C910BC" w:rsidRPr="00C74D0F" w:rsidRDefault="00C910BC" w:rsidP="00C910BC">
      <w:pPr>
        <w:rPr>
          <w:color w:val="FF0000"/>
          <w:sz w:val="24"/>
          <w:szCs w:val="24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F95D0F" w:rsidRPr="00C74D0F" w:rsidRDefault="00F95D0F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</w:p>
    <w:p w:rsidR="00AD23DA" w:rsidRPr="00C74D0F" w:rsidRDefault="00AD23DA" w:rsidP="00560F0D">
      <w:pPr>
        <w:widowControl/>
        <w:spacing w:line="232" w:lineRule="auto"/>
        <w:ind w:left="10632"/>
        <w:jc w:val="center"/>
        <w:rPr>
          <w:sz w:val="28"/>
          <w:szCs w:val="28"/>
        </w:rPr>
        <w:sectPr w:rsidR="00AD23DA" w:rsidRPr="00C74D0F" w:rsidSect="00C910BC">
          <w:endnotePr>
            <w:numFmt w:val="decimal"/>
          </w:endnotePr>
          <w:pgSz w:w="16840" w:h="11907" w:orient="landscape"/>
          <w:pgMar w:top="1701" w:right="1134" w:bottom="567" w:left="1134" w:header="720" w:footer="720" w:gutter="0"/>
          <w:pgNumType w:start="1"/>
          <w:cols w:space="720"/>
          <w:titlePg/>
          <w:docGrid w:linePitch="272"/>
        </w:sectPr>
      </w:pPr>
    </w:p>
    <w:p w:rsidR="00DC613B" w:rsidRPr="00C74D0F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 xml:space="preserve">Приложение </w:t>
      </w:r>
      <w:r w:rsidR="00872EE4" w:rsidRPr="00C74D0F">
        <w:rPr>
          <w:sz w:val="28"/>
          <w:szCs w:val="28"/>
        </w:rPr>
        <w:t>№</w:t>
      </w:r>
      <w:r w:rsidR="0067495C" w:rsidRPr="00C74D0F">
        <w:rPr>
          <w:sz w:val="28"/>
          <w:szCs w:val="28"/>
        </w:rPr>
        <w:t>5</w:t>
      </w:r>
    </w:p>
    <w:p w:rsidR="00560F0D" w:rsidRPr="00C74D0F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к постановлению Правительства</w:t>
      </w:r>
    </w:p>
    <w:p w:rsidR="00560F0D" w:rsidRPr="00C74D0F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Пензенской области</w:t>
      </w:r>
    </w:p>
    <w:p w:rsidR="00560F0D" w:rsidRPr="00C74D0F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C74D0F">
        <w:rPr>
          <w:sz w:val="28"/>
          <w:szCs w:val="28"/>
        </w:rPr>
        <w:t>_________.202</w:t>
      </w:r>
      <w:r w:rsidR="003B4E69" w:rsidRPr="00C74D0F">
        <w:rPr>
          <w:sz w:val="28"/>
          <w:szCs w:val="28"/>
        </w:rPr>
        <w:t>2</w:t>
      </w:r>
      <w:r w:rsidRPr="00C74D0F">
        <w:rPr>
          <w:sz w:val="28"/>
          <w:szCs w:val="28"/>
        </w:rPr>
        <w:t xml:space="preserve">  № ___-пП</w:t>
      </w:r>
    </w:p>
    <w:p w:rsidR="00412756" w:rsidRPr="00C74D0F" w:rsidRDefault="00412756" w:rsidP="00412756">
      <w:pPr>
        <w:widowControl/>
        <w:spacing w:line="232" w:lineRule="auto"/>
        <w:ind w:left="10206"/>
        <w:jc w:val="center"/>
        <w:rPr>
          <w:sz w:val="28"/>
          <w:szCs w:val="28"/>
        </w:rPr>
      </w:pPr>
    </w:p>
    <w:p w:rsidR="00412756" w:rsidRPr="00C74D0F" w:rsidRDefault="00412756" w:rsidP="00412756">
      <w:pPr>
        <w:autoSpaceDE w:val="0"/>
        <w:autoSpaceDN w:val="0"/>
        <w:jc w:val="center"/>
        <w:outlineLvl w:val="1"/>
        <w:rPr>
          <w:sz w:val="28"/>
          <w:szCs w:val="28"/>
        </w:rPr>
      </w:pPr>
      <w:r w:rsidRPr="00C74D0F">
        <w:rPr>
          <w:sz w:val="28"/>
          <w:szCs w:val="28"/>
        </w:rPr>
        <w:t>6. Стоимость программы</w:t>
      </w:r>
    </w:p>
    <w:p w:rsidR="00412756" w:rsidRPr="00C74D0F" w:rsidRDefault="00412756" w:rsidP="00412756">
      <w:pPr>
        <w:autoSpaceDE w:val="0"/>
        <w:autoSpaceDN w:val="0"/>
        <w:jc w:val="center"/>
        <w:outlineLvl w:val="2"/>
        <w:rPr>
          <w:sz w:val="28"/>
          <w:szCs w:val="28"/>
        </w:rPr>
      </w:pPr>
      <w:r w:rsidRPr="00C74D0F">
        <w:rPr>
          <w:sz w:val="28"/>
          <w:szCs w:val="28"/>
        </w:rPr>
        <w:t>6.1. Сводный расчет стоимости утвержденной Программы на 2021 год</w:t>
      </w:r>
    </w:p>
    <w:p w:rsidR="00456255" w:rsidRPr="00C74D0F" w:rsidRDefault="00456255" w:rsidP="00412756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tbl>
      <w:tblPr>
        <w:tblStyle w:val="131"/>
        <w:tblW w:w="156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890"/>
        <w:gridCol w:w="2047"/>
        <w:gridCol w:w="1519"/>
        <w:gridCol w:w="1416"/>
        <w:gridCol w:w="1316"/>
        <w:gridCol w:w="1134"/>
        <w:gridCol w:w="1558"/>
        <w:gridCol w:w="1416"/>
        <w:gridCol w:w="1134"/>
      </w:tblGrid>
      <w:tr w:rsidR="00A63EC0" w:rsidRPr="00C74D0F" w:rsidTr="00AD23DA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Виды и условия оказания медицинской помощи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ind w:left="-146" w:right="-1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№ строки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Объем медицин-ской помощи в расчете </w:t>
            </w:r>
            <w:r w:rsidRPr="00C74D0F">
              <w:rPr>
                <w:sz w:val="24"/>
                <w:szCs w:val="24"/>
              </w:rPr>
              <w:br/>
              <w:t xml:space="preserve">на одного жителя (норматив объемов предо-ставления медицин-ской помощи </w:t>
            </w:r>
            <w:r w:rsidRPr="00C74D0F">
              <w:rPr>
                <w:sz w:val="24"/>
                <w:szCs w:val="24"/>
              </w:rPr>
              <w:br/>
              <w:t>в расчете</w:t>
            </w:r>
          </w:p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на одно застрахо</w:t>
            </w:r>
            <w:r w:rsidR="00AD505B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ванное лицо &lt;****&gt;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Стоимость единицы объема медицин-ской помощи (норматив финансо</w:t>
            </w:r>
            <w:r w:rsidR="00AD505B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вых затрат на единицу объема предо-ставления медицин-ской помощи)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A63EC0" w:rsidRPr="00C74D0F" w:rsidTr="00AD23DA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рублей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в % </w:t>
            </w:r>
            <w:r w:rsidRPr="00C74D0F">
              <w:rPr>
                <w:sz w:val="24"/>
                <w:szCs w:val="24"/>
              </w:rPr>
              <w:br/>
              <w:t>к итогу</w:t>
            </w:r>
          </w:p>
        </w:tc>
      </w:tr>
      <w:tr w:rsidR="00A63EC0" w:rsidRPr="00C74D0F" w:rsidTr="00AD23DA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за счет средств бюджета субъекта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за счет средств ОМС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за счет средств бюджета субъекта РФ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средства ОМС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</w:tr>
    </w:tbl>
    <w:p w:rsidR="00412756" w:rsidRPr="00C74D0F" w:rsidRDefault="00412756" w:rsidP="00412756">
      <w:pPr>
        <w:spacing w:line="120" w:lineRule="auto"/>
        <w:rPr>
          <w:sz w:val="4"/>
          <w:szCs w:val="4"/>
        </w:rPr>
      </w:pPr>
    </w:p>
    <w:tbl>
      <w:tblPr>
        <w:tblStyle w:val="131"/>
        <w:tblW w:w="156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22"/>
        <w:gridCol w:w="425"/>
        <w:gridCol w:w="814"/>
        <w:gridCol w:w="871"/>
        <w:gridCol w:w="2066"/>
        <w:gridCol w:w="1511"/>
        <w:gridCol w:w="1427"/>
        <w:gridCol w:w="1315"/>
        <w:gridCol w:w="1096"/>
        <w:gridCol w:w="1597"/>
        <w:gridCol w:w="1413"/>
        <w:gridCol w:w="1134"/>
      </w:tblGrid>
      <w:tr w:rsidR="00560F0D" w:rsidRPr="00C74D0F" w:rsidTr="00AD23DA">
        <w:trPr>
          <w:tblHeader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</w:t>
            </w:r>
          </w:p>
        </w:tc>
      </w:tr>
      <w:tr w:rsidR="00560F0D" w:rsidRPr="00C74D0F" w:rsidTr="00AD23DA">
        <w:trPr>
          <w:trHeight w:val="98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I. Медицинская помощь, предоставляемая за счет консолидированного бюджета субъекта Российской Федерации, </w:t>
            </w:r>
          </w:p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в том числе &lt;*&gt;: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ind w:right="109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</w:t>
            </w:r>
            <w:r w:rsidR="000F6396" w:rsidRPr="00C74D0F">
              <w:rPr>
                <w:sz w:val="24"/>
                <w:szCs w:val="24"/>
              </w:rPr>
              <w:t> 549,</w:t>
            </w:r>
            <w:r w:rsidR="00B83F60" w:rsidRPr="00C74D0F">
              <w:rPr>
                <w:sz w:val="24"/>
                <w:szCs w:val="24"/>
              </w:rPr>
              <w:t>51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</w:t>
            </w:r>
            <w:r w:rsidR="000F6396" w:rsidRPr="00C74D0F">
              <w:rPr>
                <w:sz w:val="24"/>
                <w:szCs w:val="24"/>
              </w:rPr>
              <w:t> 63</w:t>
            </w:r>
            <w:r w:rsidR="00B83F60" w:rsidRPr="00C74D0F">
              <w:rPr>
                <w:sz w:val="24"/>
                <w:szCs w:val="24"/>
              </w:rPr>
              <w:t>4 110,17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E0F3F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21,2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 xml:space="preserve">1. скорая, в том числе скорая специализированная, медицинская помощь, </w:t>
            </w:r>
            <w:r w:rsidRPr="00C74D0F">
              <w:rPr>
                <w:sz w:val="24"/>
                <w:szCs w:val="24"/>
              </w:rPr>
              <w:br/>
            </w:r>
            <w:r w:rsidRPr="00C74D0F">
              <w:rPr>
                <w:spacing w:val="-4"/>
                <w:sz w:val="24"/>
                <w:szCs w:val="24"/>
              </w:rPr>
              <w:t>не включенная в территориальную</w:t>
            </w:r>
            <w:r w:rsidRPr="00C74D0F">
              <w:rPr>
                <w:sz w:val="24"/>
                <w:szCs w:val="24"/>
              </w:rPr>
              <w:t xml:space="preserve"> программу ОМС, </w:t>
            </w:r>
          </w:p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28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0,027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12 684,07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342,47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447 112,9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не идентифицированным и </w:t>
            </w:r>
            <w:r w:rsidRPr="00C74D0F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0,024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2 762,92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66,31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86 574,1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скорая медицинская помощь </w:t>
            </w:r>
            <w:r w:rsidRPr="00C74D0F">
              <w:rPr>
                <w:sz w:val="24"/>
                <w:szCs w:val="24"/>
              </w:rPr>
              <w:br/>
              <w:t>при санитарно-авиационной эвакуации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32" w:lineRule="auto"/>
              <w:ind w:left="33"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0,000029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6 578,20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256,5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560F0D" w:rsidRPr="00C74D0F" w:rsidTr="00AD23DA"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2. медицинская помощь </w:t>
            </w:r>
            <w:r w:rsidRPr="00C74D0F">
              <w:rPr>
                <w:sz w:val="24"/>
                <w:szCs w:val="24"/>
              </w:rPr>
              <w:br/>
              <w:t>в амбулаторных условиях,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C74D0F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 xml:space="preserve">с профилакти-ческими и иными целями,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0,66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445,06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293,74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383 501,7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 xml:space="preserve">по паллиативной медицинской помощи, 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D7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 xml:space="preserve">по паллиативной медицинской помощи без учета посещения </w:t>
            </w:r>
            <w:r w:rsidRPr="00C74D0F">
              <w:rPr>
                <w:sz w:val="24"/>
                <w:szCs w:val="24"/>
              </w:rPr>
              <w:br/>
            </w:r>
            <w:r w:rsidRPr="00C74D0F">
              <w:rPr>
                <w:sz w:val="24"/>
                <w:szCs w:val="24"/>
              </w:rPr>
              <w:lastRenderedPageBreak/>
              <w:t xml:space="preserve">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0,0198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426,77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8,45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11 028,0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посещения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0F6396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  <w:r w:rsidR="000F6396" w:rsidRPr="00C74D0F">
              <w:rPr>
                <w:sz w:val="24"/>
                <w:szCs w:val="24"/>
              </w:rPr>
              <w:t> 148,39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13,32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0F6396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17</w:t>
            </w:r>
            <w:r w:rsidR="000F6396" w:rsidRPr="00C74D0F">
              <w:rPr>
                <w:sz w:val="24"/>
                <w:szCs w:val="24"/>
              </w:rPr>
              <w:t> 384,7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rPr>
          <w:trHeight w:val="278"/>
        </w:trPr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1 374,92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178,74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233 356,1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не идентифицированным и </w:t>
            </w:r>
            <w:r w:rsidRPr="00C74D0F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с </w:t>
            </w:r>
            <w:r w:rsidRPr="00C74D0F">
              <w:rPr>
                <w:spacing w:val="-6"/>
                <w:sz w:val="24"/>
                <w:szCs w:val="24"/>
              </w:rPr>
              <w:t>профилактичес</w:t>
            </w:r>
            <w:r w:rsidR="007F52D7" w:rsidRPr="00C74D0F">
              <w:rPr>
                <w:spacing w:val="-6"/>
                <w:sz w:val="24"/>
                <w:szCs w:val="24"/>
              </w:rPr>
              <w:t>-</w:t>
            </w:r>
            <w:r w:rsidRPr="00C74D0F">
              <w:rPr>
                <w:spacing w:val="-6"/>
                <w:sz w:val="24"/>
                <w:szCs w:val="24"/>
              </w:rPr>
              <w:t xml:space="preserve">кой </w:t>
            </w:r>
            <w:r w:rsidRPr="00C74D0F">
              <w:rPr>
                <w:sz w:val="24"/>
                <w:szCs w:val="24"/>
              </w:rPr>
              <w:t>и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0,00048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312,50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195,40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rPr>
          <w:trHeight w:val="236"/>
        </w:trPr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3. специализированная медицинская помощь </w:t>
            </w:r>
            <w:r w:rsidRPr="00C74D0F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0,0131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69</w:t>
            </w:r>
            <w:r w:rsidR="00B83F60" w:rsidRPr="00C74D0F">
              <w:rPr>
                <w:sz w:val="24"/>
                <w:szCs w:val="24"/>
              </w:rPr>
              <w:t> 876,34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B83F60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915,38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</w:t>
            </w:r>
            <w:r w:rsidR="000F6396" w:rsidRPr="00C74D0F">
              <w:rPr>
                <w:sz w:val="24"/>
                <w:szCs w:val="24"/>
              </w:rPr>
              <w:t> 19</w:t>
            </w:r>
            <w:r w:rsidR="00B83F60" w:rsidRPr="00C74D0F">
              <w:rPr>
                <w:sz w:val="24"/>
                <w:szCs w:val="24"/>
              </w:rPr>
              <w:t>5 089,7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не идентифицированным и </w:t>
            </w:r>
            <w:r w:rsidRPr="00C74D0F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0,0000</w:t>
            </w:r>
            <w:r w:rsidR="00B83F60" w:rsidRPr="00C74D0F">
              <w:rPr>
                <w:sz w:val="24"/>
                <w:szCs w:val="24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B83F60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39 000,0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B83F60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4,68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B83F60" w:rsidP="00B83F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6 108,3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4. медицинская помощь </w:t>
            </w:r>
            <w:r w:rsidRPr="00C74D0F">
              <w:rPr>
                <w:sz w:val="24"/>
                <w:szCs w:val="24"/>
              </w:rPr>
              <w:br/>
              <w:t xml:space="preserve">в условиях дневного стационара,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12 191,67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43,89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57 301,9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не идентифицированным и </w:t>
            </w:r>
            <w:r w:rsidRPr="00C74D0F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5. паллиативная медицинская помощь 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0,083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0F6396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  <w:r w:rsidR="000F6396" w:rsidRPr="00C74D0F">
              <w:rPr>
                <w:sz w:val="24"/>
                <w:szCs w:val="24"/>
              </w:rPr>
              <w:t> </w:t>
            </w:r>
            <w:r w:rsidRPr="00C74D0F">
              <w:rPr>
                <w:sz w:val="24"/>
                <w:szCs w:val="24"/>
              </w:rPr>
              <w:t>3</w:t>
            </w:r>
            <w:r w:rsidR="000F6396" w:rsidRPr="00C74D0F">
              <w:rPr>
                <w:sz w:val="24"/>
                <w:szCs w:val="24"/>
              </w:rPr>
              <w:t>52,65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195,27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0F6396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254</w:t>
            </w:r>
            <w:r w:rsidR="000F6396" w:rsidRPr="00C74D0F">
              <w:rPr>
                <w:sz w:val="24"/>
                <w:szCs w:val="24"/>
              </w:rPr>
              <w:t> 931,70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D7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6. иные государственные и муниципальные услуги </w:t>
            </w:r>
            <w:r w:rsidRPr="00C74D0F">
              <w:rPr>
                <w:sz w:val="24"/>
                <w:szCs w:val="24"/>
              </w:rPr>
              <w:lastRenderedPageBreak/>
              <w:t>(работы)</w:t>
            </w:r>
          </w:p>
          <w:p w:rsidR="007F52D7" w:rsidRPr="00C74D0F" w:rsidRDefault="007F52D7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</w:t>
            </w:r>
            <w:r w:rsidR="00B83F60" w:rsidRPr="00C74D0F">
              <w:rPr>
                <w:sz w:val="24"/>
                <w:szCs w:val="24"/>
              </w:rPr>
              <w:t> </w:t>
            </w:r>
            <w:r w:rsidRPr="00C74D0F">
              <w:rPr>
                <w:sz w:val="24"/>
                <w:szCs w:val="24"/>
              </w:rPr>
              <w:t>5</w:t>
            </w:r>
            <w:r w:rsidR="000F6396" w:rsidRPr="00C74D0F">
              <w:rPr>
                <w:sz w:val="24"/>
                <w:szCs w:val="24"/>
              </w:rPr>
              <w:t>8</w:t>
            </w:r>
            <w:r w:rsidR="00B83F60" w:rsidRPr="00C74D0F">
              <w:rPr>
                <w:sz w:val="24"/>
                <w:szCs w:val="24"/>
              </w:rPr>
              <w:t>0,02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B83F60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</w:t>
            </w:r>
            <w:r w:rsidR="000F6396" w:rsidRPr="00C74D0F">
              <w:rPr>
                <w:sz w:val="24"/>
                <w:szCs w:val="24"/>
              </w:rPr>
              <w:t> 06</w:t>
            </w:r>
            <w:r w:rsidR="00B83F60" w:rsidRPr="00C74D0F">
              <w:rPr>
                <w:sz w:val="24"/>
                <w:szCs w:val="24"/>
              </w:rPr>
              <w:t>2 816,17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 xml:space="preserve">7. высокотехнологичная меди-цинская помощь, оказываемая </w:t>
            </w:r>
            <w:r w:rsidRPr="00C74D0F">
              <w:rPr>
                <w:sz w:val="24"/>
                <w:szCs w:val="24"/>
              </w:rPr>
              <w:br/>
              <w:t>в медицинских организациях субъекта Российской Федерации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206,39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269 499,2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II. Средства консолидированного бюджета субъекта Российской Федерации на приобретение медицинского оборудования </w:t>
            </w:r>
            <w:r w:rsidRPr="00C74D0F">
              <w:rPr>
                <w:sz w:val="24"/>
                <w:szCs w:val="24"/>
              </w:rPr>
              <w:br/>
              <w:t>для медицинских организаций, работающих в системе ОМС &lt;**&gt;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328,88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429 372,60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E0F3F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2,0</w:t>
            </w:r>
          </w:p>
        </w:tc>
      </w:tr>
      <w:tr w:rsidR="00560F0D" w:rsidRPr="00C74D0F" w:rsidTr="00AD23DA">
        <w:trPr>
          <w:trHeight w:val="683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III. Медицинская помощь в рамках территориальной программы ОМС: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autoSpaceDE w:val="0"/>
              <w:autoSpaceDN w:val="0"/>
              <w:adjustRightInd w:val="0"/>
              <w:spacing w:line="216" w:lineRule="auto"/>
              <w:ind w:left="-106" w:right="-9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13 089,</w:t>
            </w:r>
            <w:r w:rsidR="00657230" w:rsidRPr="00C74D0F">
              <w:rPr>
                <w:sz w:val="24"/>
                <w:szCs w:val="24"/>
              </w:rPr>
              <w:t>61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autoSpaceDE w:val="0"/>
              <w:autoSpaceDN w:val="0"/>
              <w:adjustRightInd w:val="0"/>
              <w:spacing w:line="216" w:lineRule="auto"/>
              <w:ind w:left="-106" w:right="-9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16 771</w:t>
            </w:r>
            <w:r w:rsidR="00657230" w:rsidRPr="00C74D0F">
              <w:rPr>
                <w:sz w:val="24"/>
                <w:szCs w:val="24"/>
              </w:rPr>
              <w:t> 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E0F3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76,8</w:t>
            </w:r>
          </w:p>
        </w:tc>
      </w:tr>
      <w:tr w:rsidR="00560F0D" w:rsidRPr="00C74D0F" w:rsidTr="00AD23DA">
        <w:trPr>
          <w:trHeight w:val="551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скорая медицинская помощь</w:t>
            </w:r>
          </w:p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(сумма строк 29 +34+41)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медицинская помощь в амбулаторных условиях</w:t>
            </w: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C74D0F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13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Сумма строк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 + 35+42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67D7E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профилакти</w:t>
            </w:r>
            <w:r w:rsidR="00467D7E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 xml:space="preserve">ческой и иными целями,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30.1 + 35.1+ 42.1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67D7E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комплексное посещение для проведения профилакти</w:t>
            </w:r>
            <w:r w:rsidR="00467D7E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868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30.2 + 35.2+ 42.2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425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30.3 + 35.3+ 42.3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>по паллиативной медицинской помощи, включая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на дому выездными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30.4 + 35.5+ 42.4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486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 + 35.6+ 42.5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1 548,</w:t>
            </w:r>
            <w:r w:rsidR="00657230" w:rsidRPr="00C74D0F">
              <w:rPr>
                <w:sz w:val="24"/>
                <w:szCs w:val="24"/>
              </w:rPr>
              <w:t>21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2 767,</w:t>
            </w:r>
            <w:r w:rsidR="00657230" w:rsidRPr="00C74D0F">
              <w:rPr>
                <w:sz w:val="24"/>
                <w:szCs w:val="24"/>
              </w:rPr>
              <w:t>74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C74D0F">
              <w:rPr>
                <w:sz w:val="24"/>
                <w:szCs w:val="24"/>
              </w:rPr>
              <w:t>3 546</w:t>
            </w:r>
            <w:r w:rsidR="00657230" w:rsidRPr="00C74D0F">
              <w:rPr>
                <w:sz w:val="24"/>
                <w:szCs w:val="24"/>
              </w:rPr>
              <w:t> 240,7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30.5.1 +</w:t>
            </w:r>
            <w:r w:rsidRPr="00C74D0F">
              <w:rPr>
                <w:sz w:val="24"/>
                <w:szCs w:val="24"/>
              </w:rPr>
              <w:t xml:space="preserve"> </w:t>
            </w:r>
            <w:r w:rsidRPr="00C74D0F">
              <w:rPr>
                <w:sz w:val="24"/>
                <w:szCs w:val="24"/>
              </w:rPr>
              <w:lastRenderedPageBreak/>
              <w:t>35.6.1+42.5.1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22.6.1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560F0D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</w:t>
            </w:r>
            <w:r w:rsidR="00560F0D" w:rsidRPr="00C74D0F">
              <w:rPr>
                <w:sz w:val="24"/>
                <w:szCs w:val="24"/>
              </w:rPr>
              <w:t>48</w:t>
            </w:r>
            <w:r w:rsidRPr="00C74D0F">
              <w:rPr>
                <w:sz w:val="24"/>
                <w:szCs w:val="24"/>
              </w:rPr>
              <w:t>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FA1CA8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1 885,20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116 671,2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30.5.2 +</w:t>
            </w:r>
            <w:r w:rsidRPr="00C74D0F">
              <w:rPr>
                <w:sz w:val="24"/>
                <w:szCs w:val="24"/>
              </w:rPr>
              <w:t xml:space="preserve"> 35.6.2+ 42.5.2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0,01487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4 318,22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30.5.3 +</w:t>
            </w:r>
            <w:r w:rsidRPr="00C74D0F">
              <w:rPr>
                <w:sz w:val="24"/>
                <w:szCs w:val="24"/>
              </w:rPr>
              <w:t xml:space="preserve"> 35.6.3+ 42.5.3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</w:t>
            </w:r>
            <w:r w:rsidR="00560F0D" w:rsidRPr="00C74D0F">
              <w:rPr>
                <w:sz w:val="24"/>
                <w:szCs w:val="24"/>
              </w:rPr>
              <w:t>5196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35,66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45 690,7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607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30.5.4 +</w:t>
            </w:r>
            <w:r w:rsidRPr="00C74D0F">
              <w:rPr>
                <w:sz w:val="24"/>
                <w:szCs w:val="24"/>
              </w:rPr>
              <w:t xml:space="preserve"> 35.6.4+ 42.5.4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</w:t>
            </w:r>
            <w:r w:rsidR="00560F0D" w:rsidRPr="00C74D0F">
              <w:rPr>
                <w:sz w:val="24"/>
                <w:szCs w:val="24"/>
              </w:rPr>
              <w:t>2652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25,03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32 065,2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30.5.5 + 35.6.5 + 42.5.</w:t>
            </w:r>
            <w:r w:rsidRPr="00C74D0F">
              <w:rPr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C74D0F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30.5.6 + 35.6.6 +</w:t>
            </w:r>
            <w:r w:rsidRPr="00C74D0F">
              <w:rPr>
                <w:sz w:val="24"/>
                <w:szCs w:val="24"/>
              </w:rPr>
              <w:t xml:space="preserve"> 42.5.</w:t>
            </w:r>
            <w:r w:rsidRPr="00C74D0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22.6.6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патологоанатоми-ческие исследования биопсийного (операционного) </w:t>
            </w:r>
            <w:r w:rsidRPr="00C74D0F">
              <w:rPr>
                <w:sz w:val="24"/>
                <w:szCs w:val="24"/>
              </w:rPr>
              <w:lastRenderedPageBreak/>
              <w:t>материала с целью выявления онкологических заболеваний и подбора противоопухоле</w:t>
            </w:r>
            <w:r w:rsidR="00C939EF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вой лекарствен</w:t>
            </w:r>
            <w:r w:rsidR="00C939EF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0,00</w:t>
            </w:r>
            <w:r w:rsidR="00560F0D" w:rsidRPr="00C74D0F">
              <w:rPr>
                <w:sz w:val="24"/>
                <w:szCs w:val="24"/>
              </w:rPr>
              <w:t>588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16 091,2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809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30.5.7 + 35.6.7</w:t>
            </w:r>
            <w:r w:rsidRPr="00C74D0F">
              <w:rPr>
                <w:sz w:val="24"/>
                <w:szCs w:val="24"/>
              </w:rPr>
              <w:t xml:space="preserve"> + 42.5.7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тестирование на выявление новой коронавирусной инфекции </w:t>
            </w:r>
          </w:p>
          <w:p w:rsidR="00412756" w:rsidRPr="00C74D0F" w:rsidRDefault="00412756" w:rsidP="00C939EF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(СО</w:t>
            </w:r>
            <w:r w:rsidRPr="00C74D0F">
              <w:rPr>
                <w:sz w:val="24"/>
                <w:szCs w:val="24"/>
                <w:lang w:val="en-US"/>
              </w:rPr>
              <w:t>VID</w:t>
            </w:r>
            <w:r w:rsidRPr="00C74D0F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</w:t>
            </w:r>
            <w:r w:rsidR="00560F0D" w:rsidRPr="00C74D0F">
              <w:rPr>
                <w:sz w:val="24"/>
                <w:szCs w:val="24"/>
              </w:rPr>
              <w:t>31389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184,60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74D0F">
              <w:rPr>
                <w:sz w:val="24"/>
                <w:szCs w:val="24"/>
              </w:rPr>
              <w:t>236 518,0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C74D0F">
              <w:rPr>
                <w:sz w:val="24"/>
                <w:szCs w:val="24"/>
              </w:rPr>
              <w:br/>
              <w:t>в стационарных условиях</w:t>
            </w:r>
          </w:p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(сумма строк 31 + 36 + 43), </w:t>
            </w:r>
            <w:r w:rsidRPr="00C74D0F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589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по профилю "онкология" </w:t>
            </w:r>
            <w:r w:rsidRPr="00C74D0F">
              <w:rPr>
                <w:sz w:val="24"/>
                <w:szCs w:val="24"/>
              </w:rPr>
              <w:br/>
              <w:t>(сумма строк 31.1 + 36.1+43.1)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реабилитация </w:t>
            </w:r>
            <w:r w:rsidRPr="00C74D0F">
              <w:rPr>
                <w:sz w:val="24"/>
                <w:szCs w:val="24"/>
              </w:rPr>
              <w:br/>
              <w:t>в стационарных условиях</w:t>
            </w:r>
          </w:p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(сумма строк 31.2 + 36.2+43.2)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659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высокотехнологичная медицинская помощь </w:t>
            </w:r>
            <w:r w:rsidRPr="00C74D0F">
              <w:rPr>
                <w:sz w:val="24"/>
                <w:szCs w:val="24"/>
              </w:rPr>
              <w:br/>
              <w:t>(сумма строк 31.3 + 36.3+43.3)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827312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0,00459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827312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156 937,71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827312" w:rsidP="0082731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720,34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827312" w:rsidP="0082731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92</w:t>
            </w:r>
            <w:r w:rsidR="00412756" w:rsidRPr="00C74D0F">
              <w:rPr>
                <w:sz w:val="24"/>
                <w:szCs w:val="24"/>
              </w:rPr>
              <w:t>2 96</w:t>
            </w:r>
            <w:r w:rsidRPr="00C74D0F">
              <w:rPr>
                <w:sz w:val="24"/>
                <w:szCs w:val="24"/>
              </w:rPr>
              <w:t>0</w:t>
            </w:r>
            <w:r w:rsidR="00412756" w:rsidRPr="00C74D0F">
              <w:rPr>
                <w:sz w:val="24"/>
                <w:szCs w:val="24"/>
              </w:rPr>
              <w:t>,</w:t>
            </w:r>
            <w:r w:rsidRPr="00C74D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 xml:space="preserve">в условиях дневного </w:t>
            </w:r>
            <w:r w:rsidRPr="00C74D0F">
              <w:rPr>
                <w:sz w:val="24"/>
                <w:szCs w:val="24"/>
              </w:rPr>
              <w:lastRenderedPageBreak/>
              <w:t>стационара</w:t>
            </w:r>
          </w:p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(сумма строк 32 + 37 + 44), </w:t>
            </w:r>
            <w:r w:rsidRPr="00C74D0F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 xml:space="preserve">медицинская помощь по профилю "онкология" </w:t>
            </w:r>
            <w:r w:rsidRPr="00C74D0F">
              <w:rPr>
                <w:sz w:val="24"/>
                <w:szCs w:val="24"/>
              </w:rPr>
              <w:br/>
              <w:t>(сумма строк 32.1 + 37.1+ 44.1)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при экстракорпоральном оплодотворении</w:t>
            </w:r>
          </w:p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(сумма строк 32.2 + 37.2+ 44.2)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паллиативная медицинская помощь &lt;***&gt; </w:t>
            </w:r>
          </w:p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(равно строке 38)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489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расходы на ведение дела СМО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98,51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val="en-US"/>
              </w:rPr>
            </w:pPr>
            <w:r w:rsidRPr="00C74D0F">
              <w:rPr>
                <w:sz w:val="24"/>
                <w:szCs w:val="24"/>
              </w:rPr>
              <w:t>126 219,5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13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иные расходы </w:t>
            </w:r>
            <w:r w:rsidR="00C939EF" w:rsidRPr="00C74D0F">
              <w:rPr>
                <w:sz w:val="24"/>
                <w:szCs w:val="24"/>
              </w:rPr>
              <w:br/>
            </w:r>
            <w:r w:rsidRPr="00C74D0F">
              <w:rPr>
                <w:sz w:val="24"/>
                <w:szCs w:val="24"/>
              </w:rPr>
              <w:t>(равно строке 39)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Из строки 20:</w:t>
            </w:r>
          </w:p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1. Медицинская помощь, предоставляемая в рамках</w:t>
            </w:r>
            <w:r w:rsidRPr="00C74D0F">
              <w:rPr>
                <w:sz w:val="24"/>
                <w:szCs w:val="24"/>
              </w:rPr>
              <w:br/>
              <w:t>базовой программы ОМС застрахованным лицам: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657230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106" w:right="-9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12 991,10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106" w:right="-9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16 645</w:t>
            </w:r>
            <w:r w:rsidR="00657230" w:rsidRPr="00C74D0F">
              <w:rPr>
                <w:sz w:val="24"/>
                <w:szCs w:val="24"/>
              </w:rPr>
              <w:t> 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5E0F3F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76,2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>в амбулаторных условиях</w:t>
            </w: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C74D0F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профилактичес</w:t>
            </w:r>
            <w:r w:rsidR="00C939EF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 xml:space="preserve">кой и иными целями,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комплексное посещение для проведения </w:t>
            </w:r>
            <w:r w:rsidRPr="00C74D0F">
              <w:rPr>
                <w:sz w:val="24"/>
                <w:szCs w:val="24"/>
              </w:rPr>
              <w:lastRenderedPageBreak/>
              <w:t>профилактичес</w:t>
            </w:r>
            <w:r w:rsidR="004B3EB2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467</w:t>
            </w:r>
            <w:r w:rsidR="00E31F9A" w:rsidRPr="00C74D0F">
              <w:rPr>
                <w:sz w:val="24"/>
                <w:szCs w:val="24"/>
              </w:rPr>
              <w:t> </w:t>
            </w:r>
            <w:r w:rsidRPr="00C74D0F">
              <w:rPr>
                <w:sz w:val="24"/>
                <w:szCs w:val="24"/>
              </w:rPr>
              <w:t>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657230" w:rsidRPr="00C74D0F" w:rsidTr="00AD23DA">
        <w:trPr>
          <w:trHeight w:val="413"/>
        </w:trPr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30" w:rsidRPr="00C74D0F" w:rsidRDefault="00657230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1 548,21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2 767,74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B83F6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C74D0F">
              <w:rPr>
                <w:sz w:val="24"/>
                <w:szCs w:val="24"/>
              </w:rPr>
              <w:t>3 546 240,7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0" w:rsidRPr="00C74D0F" w:rsidRDefault="00657230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0,04830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1 885,20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116 671,2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0,01487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4 318,22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0,05196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35,66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45 690,7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эндоскопическое диагностическое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0,02652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25,03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32 065,2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C74D0F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патологоанатоми-ческие исследования биопсийного (операционного) материала с целью выявления онкологических заболеваний и подбора противоопухоле-вой лекарствен-ной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0,00588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12,56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16 091,2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C74D0F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30.5.7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тестирование на выявление новой коронавирусной инфекции</w:t>
            </w:r>
          </w:p>
          <w:p w:rsidR="00560F0D" w:rsidRPr="00C74D0F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(СО</w:t>
            </w:r>
            <w:r w:rsidRPr="00C74D0F">
              <w:rPr>
                <w:sz w:val="24"/>
                <w:szCs w:val="24"/>
                <w:lang w:val="en-US"/>
              </w:rPr>
              <w:t>VID</w:t>
            </w:r>
            <w:r w:rsidRPr="00C74D0F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0,31389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184,60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74D0F">
              <w:rPr>
                <w:sz w:val="24"/>
                <w:szCs w:val="24"/>
              </w:rPr>
              <w:t>236 518,0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C74D0F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C74D0F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</w:t>
            </w:r>
            <w:r w:rsidRPr="00C74D0F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реабилитация </w:t>
            </w:r>
            <w:r w:rsidRPr="00C74D0F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827312" w:rsidRPr="00C74D0F" w:rsidTr="00AD23DA">
        <w:trPr>
          <w:trHeight w:val="566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31.3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2"/>
                <w:szCs w:val="22"/>
              </w:rPr>
              <w:t>0,00459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156 937,71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720,34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224A9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922 960,3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C74D0F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>в условиях дневного 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по </w:t>
            </w:r>
            <w:r w:rsidRPr="00C74D0F">
              <w:rPr>
                <w:sz w:val="24"/>
                <w:szCs w:val="24"/>
              </w:rPr>
              <w:lastRenderedPageBreak/>
              <w:t>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32.1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2. Медицинская помощь </w:t>
            </w:r>
            <w:r w:rsidR="004B3EB2" w:rsidRPr="00C74D0F">
              <w:rPr>
                <w:sz w:val="24"/>
                <w:szCs w:val="24"/>
              </w:rPr>
              <w:br/>
            </w:r>
            <w:r w:rsidRPr="00C74D0F">
              <w:rPr>
                <w:sz w:val="24"/>
                <w:szCs w:val="24"/>
              </w:rPr>
              <w:t xml:space="preserve">по видам и заболеваниям, </w:t>
            </w:r>
            <w:r w:rsidR="004B3EB2" w:rsidRPr="00C74D0F">
              <w:rPr>
                <w:sz w:val="24"/>
                <w:szCs w:val="24"/>
              </w:rPr>
              <w:br/>
            </w:r>
            <w:r w:rsidRPr="00C74D0F">
              <w:rPr>
                <w:sz w:val="24"/>
                <w:szCs w:val="24"/>
              </w:rPr>
              <w:t>не установленным базовой программой: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A95A83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</w:t>
            </w:r>
            <w:r w:rsidR="00412756" w:rsidRPr="00C74D0F">
              <w:rPr>
                <w:sz w:val="24"/>
                <w:szCs w:val="24"/>
              </w:rPr>
              <w:t>ызов</w:t>
            </w:r>
          </w:p>
          <w:p w:rsidR="00A95A83" w:rsidRPr="00C74D0F" w:rsidRDefault="00A95A83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>в амбулаторных условиях</w:t>
            </w: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C74D0F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C74D0F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профилакти</w:t>
            </w:r>
            <w:r w:rsidR="00AF35BA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 xml:space="preserve">ческой и иными целями,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комплексное посещение для проведения профилакти</w:t>
            </w:r>
            <w:r w:rsidR="00AF35BA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комплексное посещение</w:t>
            </w:r>
            <w:r w:rsidR="004B3EB2" w:rsidRPr="00C74D0F">
              <w:rPr>
                <w:sz w:val="24"/>
                <w:szCs w:val="24"/>
              </w:rPr>
              <w:t xml:space="preserve"> для проведения диспансеризации</w:t>
            </w:r>
            <w:r w:rsidRPr="00C74D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 xml:space="preserve">по паллиативной медицинской помощи, </w:t>
            </w:r>
            <w:r w:rsidRPr="00C74D0F">
              <w:rPr>
                <w:sz w:val="24"/>
                <w:szCs w:val="24"/>
              </w:rPr>
              <w:br/>
              <w:t xml:space="preserve">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A" w:rsidRPr="00C74D0F" w:rsidRDefault="00412756" w:rsidP="00AD23DA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 xml:space="preserve">по паллиативной </w:t>
            </w:r>
            <w:r w:rsidRPr="00C74D0F">
              <w:rPr>
                <w:sz w:val="24"/>
                <w:szCs w:val="24"/>
              </w:rPr>
              <w:lastRenderedPageBreak/>
              <w:t xml:space="preserve">медицинской помощи без учета посещения 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</w:t>
            </w:r>
            <w:r w:rsidRPr="00C74D0F">
              <w:rPr>
                <w:sz w:val="24"/>
                <w:szCs w:val="24"/>
              </w:rPr>
              <w:br/>
              <w:t>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EB2" w:rsidRPr="00C74D0F" w:rsidRDefault="00412756" w:rsidP="00167B31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C74D0F">
              <w:rPr>
                <w:sz w:val="24"/>
                <w:szCs w:val="24"/>
              </w:rPr>
              <w:br/>
              <w:t xml:space="preserve">с целью диагностирования онкологических </w:t>
            </w:r>
            <w:r w:rsidRPr="00C74D0F">
              <w:rPr>
                <w:sz w:val="24"/>
                <w:szCs w:val="24"/>
              </w:rPr>
              <w:lastRenderedPageBreak/>
              <w:t>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6C" w:rsidRPr="00C74D0F" w:rsidRDefault="00412756" w:rsidP="00E31F9A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патологоанатоми-ческие исследования биопсийного (операционного) материала с целью выявления онкологических заболеваний и подбора противоопухоле</w:t>
            </w:r>
            <w:r w:rsidR="00167B31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вой лекарствен</w:t>
            </w:r>
            <w:r w:rsidR="00167B31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412756" w:rsidP="00E31F9A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E31F9A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A67788" w:rsidP="00E31F9A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E31F9A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A67788" w:rsidP="00E31F9A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E31F9A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8" w:rsidRPr="00C74D0F" w:rsidRDefault="00A67788" w:rsidP="00E31F9A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35.6.7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тестирование на выявление новой коронавирусной инфекции </w:t>
            </w:r>
          </w:p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(СО</w:t>
            </w:r>
            <w:r w:rsidRPr="00C74D0F">
              <w:rPr>
                <w:sz w:val="24"/>
                <w:szCs w:val="24"/>
                <w:lang w:val="en-US"/>
              </w:rPr>
              <w:t>VID</w:t>
            </w:r>
            <w:r w:rsidRPr="00C74D0F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C74D0F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</w:t>
            </w:r>
            <w:r w:rsidRPr="00C74D0F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реабилитация </w:t>
            </w:r>
            <w:r w:rsidRPr="00C74D0F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 xml:space="preserve">в условиях дневного </w:t>
            </w:r>
            <w:r w:rsidRPr="00C74D0F">
              <w:rPr>
                <w:sz w:val="24"/>
                <w:szCs w:val="24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</w:t>
            </w:r>
            <w:r w:rsidRPr="00C74D0F">
              <w:rPr>
                <w:sz w:val="24"/>
                <w:szCs w:val="24"/>
              </w:rPr>
              <w:br/>
            </w:r>
            <w:r w:rsidRPr="00C74D0F">
              <w:rPr>
                <w:sz w:val="24"/>
                <w:szCs w:val="24"/>
              </w:rPr>
              <w:lastRenderedPageBreak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37.1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37.2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паллиативная </w:t>
            </w:r>
            <w:r w:rsidRPr="00C74D0F">
              <w:rPr>
                <w:sz w:val="24"/>
                <w:szCs w:val="24"/>
              </w:rPr>
              <w:br/>
              <w:t>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иные расходы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3. Медицинская помощь по видам и заболеваниям, установленным  базовой программой (дополнительное финансовое обеспечение):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>в амбулаторных условиях</w:t>
            </w:r>
          </w:p>
          <w:p w:rsidR="009D2F9A" w:rsidRPr="00C74D0F" w:rsidRDefault="009D2F9A" w:rsidP="009F180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профилакти</w:t>
            </w:r>
            <w:r w:rsidR="008A3CF6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 xml:space="preserve">ческой и иными целями, </w:t>
            </w:r>
            <w:r w:rsidRPr="00C74D0F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комплексное посещение для проведения профилакти</w:t>
            </w:r>
            <w:r w:rsidR="008A3CF6" w:rsidRPr="00C74D0F">
              <w:rPr>
                <w:sz w:val="24"/>
                <w:szCs w:val="24"/>
              </w:rPr>
              <w:t>-</w:t>
            </w:r>
            <w:r w:rsidRPr="00C74D0F">
              <w:rPr>
                <w:sz w:val="24"/>
                <w:szCs w:val="24"/>
              </w:rPr>
              <w:t>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F6" w:rsidRPr="00C74D0F" w:rsidRDefault="00412756" w:rsidP="00AD23DA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посещение по </w:t>
            </w:r>
            <w:r w:rsidRPr="00C74D0F">
              <w:rPr>
                <w:sz w:val="24"/>
                <w:szCs w:val="24"/>
              </w:rPr>
              <w:lastRenderedPageBreak/>
              <w:t>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6C" w:rsidRPr="00C74D0F" w:rsidRDefault="008A3CF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о</w:t>
            </w:r>
            <w:r w:rsidR="00412756" w:rsidRPr="00C74D0F">
              <w:rPr>
                <w:sz w:val="24"/>
                <w:szCs w:val="24"/>
              </w:rPr>
              <w:t>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C74D0F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9F180F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F" w:rsidRPr="00C74D0F" w:rsidRDefault="009F180F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9D2F9A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патологоанатоми-ческие исследования биопсийного (операционного) материала с целью выявления онкологических заболеваний и подбора противоопухоле-</w:t>
            </w:r>
            <w:r w:rsidRPr="00C74D0F">
              <w:rPr>
                <w:sz w:val="24"/>
                <w:szCs w:val="24"/>
              </w:rPr>
              <w:lastRenderedPageBreak/>
              <w:t>вой лекарствен-ной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0F" w:rsidRPr="00C74D0F" w:rsidRDefault="009F180F" w:rsidP="0017543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tabs>
                <w:tab w:val="left" w:pos="3828"/>
              </w:tabs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42.5.7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spacing w:line="216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тестирование </w:t>
            </w:r>
            <w:r w:rsidRPr="00C74D0F">
              <w:rPr>
                <w:sz w:val="24"/>
                <w:szCs w:val="24"/>
              </w:rPr>
              <w:br/>
              <w:t xml:space="preserve">на выявление новой коронавирусной инфекции </w:t>
            </w:r>
          </w:p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spacing w:line="216" w:lineRule="auto"/>
              <w:ind w:left="-25" w:hanging="62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(СО</w:t>
            </w:r>
            <w:r w:rsidRPr="00C74D0F">
              <w:rPr>
                <w:sz w:val="24"/>
                <w:szCs w:val="24"/>
                <w:lang w:val="en-US"/>
              </w:rPr>
              <w:t>VID</w:t>
            </w:r>
            <w:r w:rsidRPr="00C74D0F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C74D0F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</w:t>
            </w:r>
            <w:r w:rsidRPr="00C74D0F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реабилитация </w:t>
            </w:r>
            <w:r w:rsidRPr="00C74D0F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- медицинская помощь </w:t>
            </w:r>
            <w:r w:rsidRPr="00C74D0F">
              <w:rPr>
                <w:sz w:val="24"/>
                <w:szCs w:val="24"/>
              </w:rPr>
              <w:br/>
              <w:t xml:space="preserve">в условиях дневного </w:t>
            </w:r>
            <w:r w:rsidRPr="00C74D0F">
              <w:rPr>
                <w:sz w:val="24"/>
                <w:szCs w:val="24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медицинская помощь </w:t>
            </w:r>
            <w:r w:rsidRPr="00C74D0F">
              <w:rPr>
                <w:sz w:val="24"/>
                <w:szCs w:val="24"/>
              </w:rPr>
              <w:br/>
              <w:t>по профилю "онкология"</w:t>
            </w:r>
          </w:p>
          <w:p w:rsidR="00AD12F8" w:rsidRPr="00C74D0F" w:rsidRDefault="00AD12F8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</w:tr>
      <w:tr w:rsidR="00560F0D" w:rsidRPr="00C74D0F" w:rsidTr="00AD23DA">
        <w:trPr>
          <w:trHeight w:val="396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 xml:space="preserve">ИТОГО </w:t>
            </w:r>
            <w:r w:rsidRPr="00C74D0F">
              <w:rPr>
                <w:sz w:val="24"/>
                <w:szCs w:val="24"/>
              </w:rPr>
              <w:br/>
              <w:t>(сумма строк 01 + 19 + 20)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45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F180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3</w:t>
            </w:r>
            <w:r w:rsidR="000F6396" w:rsidRPr="00C74D0F">
              <w:rPr>
                <w:sz w:val="24"/>
                <w:szCs w:val="24"/>
              </w:rPr>
              <w:t> 878,</w:t>
            </w:r>
            <w:r w:rsidR="009F180F" w:rsidRPr="00C74D0F">
              <w:rPr>
                <w:sz w:val="24"/>
                <w:szCs w:val="24"/>
              </w:rPr>
              <w:t>39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-28"/>
              <w:jc w:val="center"/>
              <w:rPr>
                <w:spacing w:val="-8"/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13 08</w:t>
            </w:r>
            <w:r w:rsidRPr="00C74D0F">
              <w:rPr>
                <w:spacing w:val="-8"/>
                <w:sz w:val="24"/>
                <w:szCs w:val="24"/>
                <w:lang w:val="en-US"/>
              </w:rPr>
              <w:t>9</w:t>
            </w:r>
            <w:r w:rsidRPr="00C74D0F">
              <w:rPr>
                <w:spacing w:val="-8"/>
                <w:sz w:val="24"/>
                <w:szCs w:val="24"/>
              </w:rPr>
              <w:t>,</w:t>
            </w:r>
            <w:r w:rsidR="00657230" w:rsidRPr="00C74D0F">
              <w:rPr>
                <w:spacing w:val="-8"/>
                <w:sz w:val="24"/>
                <w:szCs w:val="24"/>
              </w:rPr>
              <w:t>61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9F180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spacing w:val="-8"/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5 063</w:t>
            </w:r>
            <w:r w:rsidR="009F180F" w:rsidRPr="00C74D0F">
              <w:rPr>
                <w:spacing w:val="-8"/>
                <w:sz w:val="24"/>
                <w:szCs w:val="24"/>
              </w:rPr>
              <w:t> 482,77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657230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8"/>
                <w:sz w:val="24"/>
                <w:szCs w:val="24"/>
              </w:rPr>
            </w:pPr>
            <w:r w:rsidRPr="00C74D0F">
              <w:rPr>
                <w:spacing w:val="-8"/>
                <w:sz w:val="24"/>
                <w:szCs w:val="24"/>
              </w:rPr>
              <w:t>16 77</w:t>
            </w:r>
            <w:r w:rsidRPr="00C74D0F">
              <w:rPr>
                <w:spacing w:val="-8"/>
                <w:sz w:val="24"/>
                <w:szCs w:val="24"/>
                <w:lang w:val="en-US"/>
              </w:rPr>
              <w:t>1</w:t>
            </w:r>
            <w:r w:rsidR="00657230" w:rsidRPr="00C74D0F">
              <w:rPr>
                <w:spacing w:val="-8"/>
                <w:sz w:val="24"/>
                <w:szCs w:val="24"/>
              </w:rPr>
              <w:t> 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C74D0F">
              <w:rPr>
                <w:sz w:val="24"/>
                <w:szCs w:val="24"/>
              </w:rPr>
              <w:t>100</w:t>
            </w:r>
          </w:p>
        </w:tc>
      </w:tr>
    </w:tbl>
    <w:p w:rsidR="00412756" w:rsidRPr="00C74D0F" w:rsidRDefault="00AD12F8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C74D0F">
        <w:rPr>
          <w:sz w:val="22"/>
        </w:rPr>
        <w:t>_____________________</w:t>
      </w:r>
    </w:p>
    <w:p w:rsidR="00AD12F8" w:rsidRPr="00C74D0F" w:rsidRDefault="00AD12F8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10"/>
          <w:szCs w:val="10"/>
        </w:rPr>
      </w:pPr>
    </w:p>
    <w:p w:rsidR="00412756" w:rsidRPr="00C74D0F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6" w:name="P6883"/>
      <w:bookmarkEnd w:id="6"/>
      <w:r w:rsidRPr="00C74D0F">
        <w:rPr>
          <w:sz w:val="22"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тариф);</w:t>
      </w:r>
    </w:p>
    <w:p w:rsidR="00412756" w:rsidRPr="00C74D0F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7" w:name="P6884"/>
      <w:bookmarkEnd w:id="7"/>
      <w:r w:rsidRPr="00C74D0F">
        <w:rPr>
          <w:sz w:val="22"/>
        </w:rPr>
        <w:t>&lt;**&gt;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ТПОМС;</w:t>
      </w:r>
    </w:p>
    <w:p w:rsidR="00412756" w:rsidRPr="00C74D0F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8" w:name="P6885"/>
      <w:bookmarkEnd w:id="8"/>
      <w:r w:rsidRPr="00C74D0F">
        <w:rPr>
          <w:sz w:val="22"/>
        </w:rPr>
        <w:t xml:space="preserve">&lt;***&gt; в случае включения паллиативной медицинской помощи в территориальную программу ОМС сверх базовой программы ОМС </w:t>
      </w:r>
      <w:r w:rsidRPr="00C74D0F">
        <w:rPr>
          <w:sz w:val="22"/>
        </w:rPr>
        <w:br/>
        <w:t>с соответствующим платежом субъекта Российской Федерации;</w:t>
      </w:r>
    </w:p>
    <w:p w:rsidR="00412756" w:rsidRPr="00C74D0F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9" w:name="P6886"/>
      <w:bookmarkEnd w:id="9"/>
      <w:r w:rsidRPr="00C74D0F">
        <w:rPr>
          <w:sz w:val="22"/>
        </w:rPr>
        <w:t xml:space="preserve">&lt;****&gt; 1305563 человека - прогнозная численность постоянного населения Пензенской области на 01.01.2021, на 01.01.2022 - 1281725 человек, </w:t>
      </w:r>
      <w:r w:rsidRPr="00C74D0F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412756" w:rsidRPr="00C74D0F" w:rsidRDefault="00412756" w:rsidP="00A8176C">
      <w:pPr>
        <w:autoSpaceDE w:val="0"/>
        <w:autoSpaceDN w:val="0"/>
        <w:spacing w:line="228" w:lineRule="auto"/>
        <w:jc w:val="center"/>
        <w:outlineLvl w:val="2"/>
        <w:rPr>
          <w:sz w:val="28"/>
          <w:szCs w:val="28"/>
        </w:rPr>
      </w:pPr>
      <w:r w:rsidRPr="00C74D0F">
        <w:rPr>
          <w:sz w:val="28"/>
          <w:szCs w:val="28"/>
        </w:rPr>
        <w:lastRenderedPageBreak/>
        <w:t xml:space="preserve">6.2. Стоимость Программы по источникам финансового обеспечения на 2021 год и на плановый период </w:t>
      </w:r>
      <w:r w:rsidRPr="00C74D0F">
        <w:rPr>
          <w:sz w:val="28"/>
          <w:szCs w:val="28"/>
        </w:rPr>
        <w:br/>
        <w:t>2022 и 2023 годов на территории Пензенской области</w:t>
      </w:r>
    </w:p>
    <w:p w:rsidR="00DA0802" w:rsidRPr="00C74D0F" w:rsidRDefault="00DA0802" w:rsidP="00A8176C">
      <w:pPr>
        <w:autoSpaceDE w:val="0"/>
        <w:autoSpaceDN w:val="0"/>
        <w:spacing w:line="228" w:lineRule="auto"/>
        <w:jc w:val="center"/>
        <w:outlineLvl w:val="2"/>
        <w:rPr>
          <w:sz w:val="28"/>
          <w:szCs w:val="28"/>
        </w:rPr>
      </w:pPr>
    </w:p>
    <w:p w:rsidR="00412756" w:rsidRPr="00C74D0F" w:rsidRDefault="00412756" w:rsidP="00A8176C">
      <w:pPr>
        <w:autoSpaceDE w:val="0"/>
        <w:autoSpaceDN w:val="0"/>
        <w:spacing w:line="228" w:lineRule="auto"/>
        <w:jc w:val="both"/>
        <w:rPr>
          <w:sz w:val="6"/>
          <w:szCs w:val="6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A63EC0" w:rsidRPr="00C74D0F" w:rsidTr="00326A13"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№ </w:t>
            </w:r>
            <w:r w:rsidRPr="00C74D0F">
              <w:rPr>
                <w:sz w:val="22"/>
                <w:szCs w:val="22"/>
              </w:rPr>
              <w:br/>
              <w:t>строки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2021 год</w:t>
            </w: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Плановый период</w:t>
            </w:r>
          </w:p>
        </w:tc>
      </w:tr>
      <w:tr w:rsidR="00A63EC0" w:rsidRPr="00C74D0F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3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утвержденная стоимость территориальной программы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2022 год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2023 год</w:t>
            </w:r>
          </w:p>
        </w:tc>
      </w:tr>
      <w:tr w:rsidR="00A63EC0" w:rsidRPr="00C74D0F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стоимость территориальной программы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стоимость территориальной программы</w:t>
            </w:r>
          </w:p>
        </w:tc>
      </w:tr>
      <w:tr w:rsidR="00A63EC0" w:rsidRPr="00C74D0F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pacing w:val="-10"/>
                <w:sz w:val="22"/>
                <w:szCs w:val="22"/>
              </w:rPr>
              <w:t>на одного жителя</w:t>
            </w:r>
            <w:r w:rsidRPr="00C74D0F">
              <w:rPr>
                <w:sz w:val="22"/>
                <w:szCs w:val="22"/>
              </w:rPr>
              <w:t xml:space="preserve"> </w:t>
            </w:r>
            <w:r w:rsidRPr="00C74D0F">
              <w:rPr>
                <w:sz w:val="22"/>
                <w:szCs w:val="22"/>
              </w:rPr>
              <w:br/>
            </w:r>
            <w:r w:rsidRPr="00C74D0F">
              <w:rPr>
                <w:spacing w:val="-10"/>
                <w:sz w:val="22"/>
                <w:szCs w:val="22"/>
              </w:rPr>
              <w:t>(одно застрахо-ванное</w:t>
            </w:r>
            <w:r w:rsidRPr="00C74D0F">
              <w:rPr>
                <w:sz w:val="22"/>
                <w:szCs w:val="22"/>
              </w:rPr>
              <w:t xml:space="preserve"> лицо) в год (руб.) &lt;***&gt;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всего </w:t>
            </w:r>
            <w:r w:rsidRPr="00C74D0F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pacing w:val="-10"/>
                <w:sz w:val="22"/>
                <w:szCs w:val="22"/>
              </w:rPr>
              <w:t>на одного жителя</w:t>
            </w:r>
            <w:r w:rsidRPr="00C74D0F">
              <w:rPr>
                <w:sz w:val="22"/>
                <w:szCs w:val="22"/>
              </w:rPr>
              <w:t xml:space="preserve"> </w:t>
            </w:r>
            <w:r w:rsidRPr="00C74D0F">
              <w:rPr>
                <w:sz w:val="22"/>
                <w:szCs w:val="22"/>
              </w:rPr>
              <w:br/>
              <w:t>(</w:t>
            </w:r>
            <w:r w:rsidRPr="00C74D0F">
              <w:rPr>
                <w:spacing w:val="-10"/>
                <w:sz w:val="22"/>
                <w:szCs w:val="22"/>
              </w:rPr>
              <w:t>одно застрахо-ванное</w:t>
            </w:r>
            <w:r w:rsidRPr="00C74D0F">
              <w:rPr>
                <w:sz w:val="22"/>
                <w:szCs w:val="22"/>
              </w:rPr>
              <w:t xml:space="preserve"> лицо) </w:t>
            </w:r>
            <w:r w:rsidRPr="00C74D0F">
              <w:rPr>
                <w:sz w:val="22"/>
                <w:szCs w:val="22"/>
              </w:rPr>
              <w:br/>
              <w:t>в год (руб.) &lt;***&gt;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всего </w:t>
            </w:r>
            <w:r w:rsidRPr="00C74D0F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на одного жителя </w:t>
            </w:r>
            <w:r w:rsidRPr="00C74D0F">
              <w:rPr>
                <w:sz w:val="22"/>
                <w:szCs w:val="22"/>
              </w:rPr>
              <w:br/>
              <w:t>(одно застрахо-ванное лицо) в год (руб.) &lt;***&gt;</w:t>
            </w:r>
          </w:p>
        </w:tc>
      </w:tr>
    </w:tbl>
    <w:p w:rsidR="00412756" w:rsidRPr="00C74D0F" w:rsidRDefault="00412756" w:rsidP="00A8176C">
      <w:pPr>
        <w:spacing w:line="228" w:lineRule="auto"/>
        <w:rPr>
          <w:sz w:val="4"/>
          <w:szCs w:val="4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A63EC0" w:rsidRPr="00C74D0F" w:rsidTr="00326A13">
        <w:trPr>
          <w:tblHeader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Стоимость территориальной программы государственных гарантий всего</w:t>
            </w:r>
          </w:p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(сумма строк 02 + 03),</w:t>
            </w:r>
          </w:p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109D8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21</w:t>
            </w:r>
            <w:r w:rsidR="000F6396" w:rsidRPr="00C74D0F">
              <w:rPr>
                <w:sz w:val="22"/>
                <w:szCs w:val="22"/>
              </w:rPr>
              <w:t> 834</w:t>
            </w:r>
            <w:r w:rsidR="009109D8" w:rsidRPr="00C74D0F">
              <w:rPr>
                <w:sz w:val="22"/>
                <w:szCs w:val="22"/>
              </w:rPr>
              <w:t> 894,77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109D8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</w:t>
            </w:r>
            <w:r w:rsidR="009109D8" w:rsidRPr="00C74D0F">
              <w:rPr>
                <w:sz w:val="22"/>
                <w:szCs w:val="22"/>
              </w:rPr>
              <w:t> 968,0</w:t>
            </w:r>
            <w:r w:rsidR="00AB3EB9" w:rsidRPr="00C74D0F">
              <w:rPr>
                <w:sz w:val="22"/>
                <w:szCs w:val="22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22 360 914,0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17 450,75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23 462 853,4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18 346,16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I Средства консолидированного бюджета субъекта Российской Федерации &lt;*&gt;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9109D8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5 063</w:t>
            </w:r>
            <w:r w:rsidR="009109D8" w:rsidRPr="00C74D0F">
              <w:rPr>
                <w:sz w:val="22"/>
                <w:szCs w:val="22"/>
              </w:rPr>
              <w:t> 482,77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0F6396" w:rsidP="00536865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  <w:r w:rsidR="009109D8" w:rsidRPr="00C74D0F">
              <w:rPr>
                <w:sz w:val="22"/>
                <w:szCs w:val="22"/>
              </w:rPr>
              <w:t> 87</w:t>
            </w:r>
            <w:r w:rsidR="00536865" w:rsidRPr="00C74D0F">
              <w:rPr>
                <w:sz w:val="22"/>
                <w:szCs w:val="22"/>
              </w:rPr>
              <w:t>8</w:t>
            </w:r>
            <w:r w:rsidR="009109D8" w:rsidRPr="00C74D0F">
              <w:rPr>
                <w:sz w:val="22"/>
                <w:szCs w:val="22"/>
              </w:rPr>
              <w:t>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4 787 109,5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3 734,90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4 895 091,7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3 854,55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II Стоимость территориальной программы ОМС всего (сумма строк 04 + 08)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109D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16 77</w:t>
            </w:r>
            <w:r w:rsidRPr="00C74D0F">
              <w:rPr>
                <w:sz w:val="22"/>
                <w:szCs w:val="22"/>
                <w:lang w:val="en-US"/>
              </w:rPr>
              <w:t>1</w:t>
            </w:r>
            <w:r w:rsidR="009109D8" w:rsidRPr="00C74D0F">
              <w:rPr>
                <w:sz w:val="22"/>
                <w:szCs w:val="22"/>
              </w:rPr>
              <w:t> 412,0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13 089,</w:t>
            </w:r>
            <w:r w:rsidR="009109D8" w:rsidRPr="00C74D0F">
              <w:rPr>
                <w:sz w:val="22"/>
                <w:szCs w:val="22"/>
              </w:rPr>
              <w:t>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14 491,61</w:t>
            </w:r>
          </w:p>
        </w:tc>
      </w:tr>
      <w:tr w:rsidR="009109D8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1. Стоимость территориальной программы ОМС за счет средств обязательного медицинского страхования в рамках базовой программы (сумма строк 05 + 06 + 07) &lt;**&gt;,</w:t>
            </w:r>
          </w:p>
          <w:p w:rsidR="009109D8" w:rsidRPr="00C74D0F" w:rsidRDefault="009109D8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B8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16 77</w:t>
            </w:r>
            <w:r w:rsidRPr="00C74D0F">
              <w:rPr>
                <w:sz w:val="22"/>
                <w:szCs w:val="22"/>
                <w:lang w:val="en-US"/>
              </w:rPr>
              <w:t>1</w:t>
            </w:r>
            <w:r w:rsidRPr="00C74D0F">
              <w:rPr>
                <w:sz w:val="22"/>
                <w:szCs w:val="22"/>
              </w:rPr>
              <w:t> 412,0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B8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13 089,61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9D8" w:rsidRPr="00C74D0F" w:rsidRDefault="009109D8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14 491,61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1.1. Субвенции из бюджета ФОМС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16 768 250,1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13 087,14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17 571 576,0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13 714,11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18 565 533,2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14 489,87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bookmarkStart w:id="10" w:name="P6959"/>
            <w:bookmarkEnd w:id="10"/>
            <w:r w:rsidRPr="00C74D0F">
              <w:rPr>
                <w:sz w:val="22"/>
                <w:szCs w:val="22"/>
              </w:rPr>
              <w:t>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1.3. прочие поступления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109D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  <w:r w:rsidR="009109D8" w:rsidRPr="00C74D0F">
              <w:rPr>
                <w:sz w:val="22"/>
                <w:szCs w:val="22"/>
              </w:rPr>
              <w:t> 161,9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9109D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2,4</w:t>
            </w:r>
            <w:r w:rsidR="009109D8" w:rsidRPr="00C74D0F">
              <w:rPr>
                <w:sz w:val="22"/>
                <w:szCs w:val="22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2 228,5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1,74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2 228,5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1,74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2. Межбюджетные трансферты бюджетов </w:t>
            </w:r>
            <w:r w:rsidRPr="00C74D0F">
              <w:rPr>
                <w:sz w:val="22"/>
                <w:szCs w:val="22"/>
              </w:rPr>
              <w:lastRenderedPageBreak/>
              <w:t>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bookmarkStart w:id="11" w:name="P6975"/>
            <w:bookmarkEnd w:id="11"/>
            <w:r w:rsidRPr="00C74D0F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lastRenderedPageBreak/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  <w:tr w:rsidR="00A63EC0" w:rsidRPr="00C74D0F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тарифа на оплату медицинской помощи в рамках базовой программы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-</w:t>
            </w:r>
          </w:p>
        </w:tc>
      </w:tr>
    </w:tbl>
    <w:p w:rsidR="00412756" w:rsidRPr="00C74D0F" w:rsidRDefault="005A0FC5" w:rsidP="00412756">
      <w:pPr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C74D0F">
        <w:rPr>
          <w:sz w:val="22"/>
        </w:rPr>
        <w:t>_______________________</w:t>
      </w:r>
    </w:p>
    <w:p w:rsidR="005A0FC5" w:rsidRPr="00C74D0F" w:rsidRDefault="005A0FC5" w:rsidP="00412756">
      <w:pPr>
        <w:autoSpaceDE w:val="0"/>
        <w:autoSpaceDN w:val="0"/>
        <w:spacing w:line="216" w:lineRule="auto"/>
        <w:ind w:firstLine="540"/>
        <w:jc w:val="both"/>
        <w:rPr>
          <w:sz w:val="10"/>
          <w:szCs w:val="10"/>
        </w:rPr>
      </w:pPr>
    </w:p>
    <w:p w:rsidR="00412756" w:rsidRPr="00C74D0F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12" w:name="P7000"/>
      <w:bookmarkEnd w:id="12"/>
      <w:r w:rsidRPr="00C74D0F">
        <w:rPr>
          <w:sz w:val="22"/>
        </w:rPr>
        <w:t xml:space="preserve">&lt;*&gt; Без учета бюджетных ассигнований федерального бюджета на оказание отдельным категориям граждан государственной социальной помощи </w:t>
      </w:r>
      <w:r w:rsidRPr="00C74D0F">
        <w:rPr>
          <w:sz w:val="22"/>
        </w:rPr>
        <w:br/>
        <w:t>по обеспечению лекарственными препаратами, целевых программ, а также межбюджетных трансфертов (строки 06 и 08).</w:t>
      </w:r>
    </w:p>
    <w:p w:rsidR="00412756" w:rsidRPr="00C74D0F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13" w:name="P7001"/>
      <w:bookmarkEnd w:id="13"/>
      <w:r w:rsidRPr="00C74D0F">
        <w:rPr>
          <w:sz w:val="22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412756" w:rsidRPr="00C74D0F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14" w:name="P7002"/>
      <w:bookmarkEnd w:id="14"/>
      <w:r w:rsidRPr="00C74D0F">
        <w:rPr>
          <w:sz w:val="22"/>
        </w:rPr>
        <w:t xml:space="preserve">&lt;***&gt; 1305563 человека - прогнозная численность постоянного населения Пензенской области на 01.01.2021, на 01.01.2022 - 1281725 человек, </w:t>
      </w:r>
      <w:r w:rsidRPr="00C74D0F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412756" w:rsidRPr="00C74D0F" w:rsidRDefault="00412756" w:rsidP="00412756">
      <w:pPr>
        <w:autoSpaceDE w:val="0"/>
        <w:autoSpaceDN w:val="0"/>
        <w:spacing w:line="216" w:lineRule="auto"/>
        <w:jc w:val="both"/>
        <w:rPr>
          <w:sz w:val="10"/>
          <w:szCs w:val="10"/>
        </w:rPr>
      </w:pPr>
    </w:p>
    <w:tbl>
      <w:tblPr>
        <w:tblW w:w="15885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10"/>
        <w:gridCol w:w="1779"/>
        <w:gridCol w:w="1905"/>
        <w:gridCol w:w="1559"/>
        <w:gridCol w:w="1673"/>
        <w:gridCol w:w="1225"/>
        <w:gridCol w:w="1934"/>
      </w:tblGrid>
      <w:tr w:rsidR="00A63EC0" w:rsidRPr="00C74D0F" w:rsidTr="00326A13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Справочно: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2021 год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2022 год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2023 год</w:t>
            </w:r>
          </w:p>
        </w:tc>
      </w:tr>
      <w:tr w:rsidR="00A63EC0" w:rsidRPr="00C74D0F" w:rsidTr="00326A13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на одно застрахо-</w:t>
            </w:r>
            <w:r w:rsidRPr="00C74D0F">
              <w:rPr>
                <w:sz w:val="22"/>
                <w:szCs w:val="22"/>
              </w:rPr>
              <w:br/>
              <w:t xml:space="preserve">ванное </w:t>
            </w:r>
            <w:r w:rsidRPr="00C74D0F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всего </w:t>
            </w:r>
            <w:r w:rsidRPr="00C74D0F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на одно застрахо-ванное </w:t>
            </w:r>
            <w:r w:rsidRPr="00C74D0F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всего </w:t>
            </w:r>
            <w:r w:rsidRPr="00C74D0F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на одно застрахо-ванное лицо </w:t>
            </w:r>
            <w:r w:rsidRPr="00C74D0F">
              <w:rPr>
                <w:sz w:val="22"/>
                <w:szCs w:val="22"/>
              </w:rPr>
              <w:br/>
              <w:t>(руб.)</w:t>
            </w:r>
          </w:p>
        </w:tc>
      </w:tr>
      <w:tr w:rsidR="00A63EC0" w:rsidRPr="00C74D0F" w:rsidTr="00326A1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</w:t>
            </w:r>
          </w:p>
        </w:tc>
      </w:tr>
      <w:tr w:rsidR="00A63EC0" w:rsidRPr="00C74D0F" w:rsidTr="00326A1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 xml:space="preserve">Расходы на обеспечение выполнения ТФОМС </w:t>
            </w:r>
            <w:r w:rsidRPr="00C74D0F">
              <w:rPr>
                <w:sz w:val="22"/>
                <w:szCs w:val="22"/>
              </w:rPr>
              <w:br/>
              <w:t>своих функций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106 360,4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100 535,6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78,47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103 680,4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C74D0F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C74D0F">
              <w:rPr>
                <w:sz w:val="22"/>
                <w:szCs w:val="22"/>
              </w:rPr>
              <w:t>80,92</w:t>
            </w:r>
          </w:p>
        </w:tc>
      </w:tr>
    </w:tbl>
    <w:p w:rsidR="00412756" w:rsidRDefault="00A8176C" w:rsidP="00A8176C">
      <w:pPr>
        <w:jc w:val="center"/>
        <w:rPr>
          <w:sz w:val="28"/>
        </w:rPr>
      </w:pPr>
      <w:r w:rsidRPr="00C74D0F">
        <w:rPr>
          <w:sz w:val="28"/>
        </w:rPr>
        <w:t>______________</w:t>
      </w:r>
    </w:p>
    <w:p w:rsidR="00326A13" w:rsidRPr="00560F0D" w:rsidRDefault="00326A13" w:rsidP="00560F0D">
      <w:pPr>
        <w:jc w:val="both"/>
        <w:rPr>
          <w:color w:val="FF0000"/>
          <w:sz w:val="2"/>
          <w:szCs w:val="2"/>
        </w:rPr>
      </w:pPr>
    </w:p>
    <w:sectPr w:rsidR="00326A13" w:rsidRPr="00560F0D" w:rsidSect="00C910BC">
      <w:endnotePr>
        <w:numFmt w:val="decimal"/>
      </w:endnotePr>
      <w:pgSz w:w="16840" w:h="11907" w:orient="landscape"/>
      <w:pgMar w:top="1701" w:right="1134" w:bottom="567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60" w:rsidRDefault="00B83F60">
      <w:r>
        <w:separator/>
      </w:r>
    </w:p>
  </w:endnote>
  <w:endnote w:type="continuationSeparator" w:id="0">
    <w:p w:rsidR="00B83F60" w:rsidRDefault="00B8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60" w:rsidRDefault="00B83F60">
      <w:r>
        <w:separator/>
      </w:r>
    </w:p>
  </w:footnote>
  <w:footnote w:type="continuationSeparator" w:id="0">
    <w:p w:rsidR="00B83F60" w:rsidRDefault="00B83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849652"/>
      <w:docPartObj>
        <w:docPartGallery w:val="Page Numbers (Top of Page)"/>
        <w:docPartUnique/>
      </w:docPartObj>
    </w:sdtPr>
    <w:sdtEndPr/>
    <w:sdtContent>
      <w:p w:rsidR="00B83F60" w:rsidRDefault="00B83F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BBC">
          <w:rPr>
            <w:noProof/>
          </w:rPr>
          <w:t>2</w:t>
        </w:r>
        <w:r>
          <w:fldChar w:fldCharType="end"/>
        </w:r>
      </w:p>
    </w:sdtContent>
  </w:sdt>
  <w:p w:rsidR="00B83F60" w:rsidRDefault="00B83F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0D81"/>
    <w:multiLevelType w:val="hybridMultilevel"/>
    <w:tmpl w:val="676876D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7506E"/>
    <w:multiLevelType w:val="multilevel"/>
    <w:tmpl w:val="7F708460"/>
    <w:lvl w:ilvl="0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15866349"/>
    <w:multiLevelType w:val="hybridMultilevel"/>
    <w:tmpl w:val="087C009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83B0A"/>
    <w:multiLevelType w:val="hybridMultilevel"/>
    <w:tmpl w:val="A636F65E"/>
    <w:lvl w:ilvl="0" w:tplc="4036B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60963"/>
    <w:multiLevelType w:val="hybridMultilevel"/>
    <w:tmpl w:val="7F708460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33308D0"/>
    <w:multiLevelType w:val="hybridMultilevel"/>
    <w:tmpl w:val="CB9464A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6">
    <w:nsid w:val="2A4012E9"/>
    <w:multiLevelType w:val="multilevel"/>
    <w:tmpl w:val="CB9464A8"/>
    <w:lvl w:ilvl="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7">
    <w:nsid w:val="2B3B1F6E"/>
    <w:multiLevelType w:val="hybridMultilevel"/>
    <w:tmpl w:val="5D447B88"/>
    <w:lvl w:ilvl="0" w:tplc="D2D836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48625584">
      <w:start w:val="3"/>
      <w:numFmt w:val="upperRoman"/>
      <w:lvlText w:val="%3."/>
      <w:lvlJc w:val="left"/>
      <w:pPr>
        <w:tabs>
          <w:tab w:val="num" w:pos="3333"/>
        </w:tabs>
        <w:ind w:left="3333" w:hanging="72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">
    <w:nsid w:val="2D52659C"/>
    <w:multiLevelType w:val="hybridMultilevel"/>
    <w:tmpl w:val="7AB88790"/>
    <w:lvl w:ilvl="0" w:tplc="E4E49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862AEC"/>
    <w:multiLevelType w:val="multilevel"/>
    <w:tmpl w:val="9328E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5C2AD8"/>
    <w:multiLevelType w:val="hybridMultilevel"/>
    <w:tmpl w:val="C622BDE2"/>
    <w:lvl w:ilvl="0" w:tplc="0419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33C66CDD"/>
    <w:multiLevelType w:val="hybridMultilevel"/>
    <w:tmpl w:val="4ED4A8A0"/>
    <w:lvl w:ilvl="0" w:tplc="FAC02DB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2">
    <w:nsid w:val="342D590C"/>
    <w:multiLevelType w:val="hybridMultilevel"/>
    <w:tmpl w:val="6C3EF972"/>
    <w:lvl w:ilvl="0" w:tplc="4CFA888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88A4C0E"/>
    <w:multiLevelType w:val="hybridMultilevel"/>
    <w:tmpl w:val="F9BE7CB6"/>
    <w:lvl w:ilvl="0" w:tplc="0419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4">
    <w:nsid w:val="44A4166F"/>
    <w:multiLevelType w:val="multilevel"/>
    <w:tmpl w:val="C622BDE2"/>
    <w:lvl w:ilvl="0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4B06115"/>
    <w:multiLevelType w:val="hybridMultilevel"/>
    <w:tmpl w:val="6C5457D4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4A8D443F"/>
    <w:multiLevelType w:val="hybridMultilevel"/>
    <w:tmpl w:val="0EA08882"/>
    <w:lvl w:ilvl="0" w:tplc="3F8083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C26152"/>
    <w:multiLevelType w:val="hybridMultilevel"/>
    <w:tmpl w:val="C50AB99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8">
    <w:nsid w:val="63946C15"/>
    <w:multiLevelType w:val="hybridMultilevel"/>
    <w:tmpl w:val="83A24F4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>
    <w:nsid w:val="6C7E67A9"/>
    <w:multiLevelType w:val="hybridMultilevel"/>
    <w:tmpl w:val="26BA3606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0">
    <w:nsid w:val="77A37C37"/>
    <w:multiLevelType w:val="hybridMultilevel"/>
    <w:tmpl w:val="AC0E2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07E87"/>
    <w:multiLevelType w:val="hybridMultilevel"/>
    <w:tmpl w:val="89726DA0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2">
    <w:nsid w:val="7FEC53C3"/>
    <w:multiLevelType w:val="multilevel"/>
    <w:tmpl w:val="06F8A63E"/>
    <w:lvl w:ilvl="0">
      <w:start w:val="1"/>
      <w:numFmt w:val="upperRoman"/>
      <w:suff w:val="space"/>
      <w:lvlText w:val="%1."/>
      <w:lvlJc w:val="left"/>
      <w:pPr>
        <w:ind w:left="61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4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19"/>
  </w:num>
  <w:num w:numId="13">
    <w:abstractNumId w:val="0"/>
  </w:num>
  <w:num w:numId="14">
    <w:abstractNumId w:val="14"/>
  </w:num>
  <w:num w:numId="15">
    <w:abstractNumId w:val="18"/>
  </w:num>
  <w:num w:numId="16">
    <w:abstractNumId w:val="6"/>
  </w:num>
  <w:num w:numId="17">
    <w:abstractNumId w:val="11"/>
  </w:num>
  <w:num w:numId="18">
    <w:abstractNumId w:val="1"/>
  </w:num>
  <w:num w:numId="19">
    <w:abstractNumId w:val="15"/>
  </w:num>
  <w:num w:numId="20">
    <w:abstractNumId w:val="8"/>
  </w:num>
  <w:num w:numId="21">
    <w:abstractNumId w:val="22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56"/>
    <w:rsid w:val="00004140"/>
    <w:rsid w:val="00014419"/>
    <w:rsid w:val="00035FDB"/>
    <w:rsid w:val="00043F8E"/>
    <w:rsid w:val="00075FC6"/>
    <w:rsid w:val="000965DB"/>
    <w:rsid w:val="000B1160"/>
    <w:rsid w:val="000C6BFF"/>
    <w:rsid w:val="000F2BFC"/>
    <w:rsid w:val="000F4D49"/>
    <w:rsid w:val="000F6396"/>
    <w:rsid w:val="000F71C9"/>
    <w:rsid w:val="00102BBC"/>
    <w:rsid w:val="00115D26"/>
    <w:rsid w:val="0012039B"/>
    <w:rsid w:val="00130BD7"/>
    <w:rsid w:val="00130F1F"/>
    <w:rsid w:val="00144E13"/>
    <w:rsid w:val="00154605"/>
    <w:rsid w:val="00157AC8"/>
    <w:rsid w:val="00167B31"/>
    <w:rsid w:val="00185134"/>
    <w:rsid w:val="00190DEE"/>
    <w:rsid w:val="001A1A70"/>
    <w:rsid w:val="001A513C"/>
    <w:rsid w:val="001B7A0D"/>
    <w:rsid w:val="001C1663"/>
    <w:rsid w:val="001D7EF7"/>
    <w:rsid w:val="001E692E"/>
    <w:rsid w:val="002004E2"/>
    <w:rsid w:val="00203C04"/>
    <w:rsid w:val="00204F72"/>
    <w:rsid w:val="0021015C"/>
    <w:rsid w:val="00224A9E"/>
    <w:rsid w:val="0023006C"/>
    <w:rsid w:val="00237E4C"/>
    <w:rsid w:val="00241874"/>
    <w:rsid w:val="0024384B"/>
    <w:rsid w:val="0025417E"/>
    <w:rsid w:val="002557BA"/>
    <w:rsid w:val="002567AA"/>
    <w:rsid w:val="00270A3E"/>
    <w:rsid w:val="00271AE9"/>
    <w:rsid w:val="00283FCC"/>
    <w:rsid w:val="00287BE1"/>
    <w:rsid w:val="002A2CC8"/>
    <w:rsid w:val="002A5556"/>
    <w:rsid w:val="002A6B8F"/>
    <w:rsid w:val="002B5EC0"/>
    <w:rsid w:val="002B6B95"/>
    <w:rsid w:val="002E3A70"/>
    <w:rsid w:val="002E525E"/>
    <w:rsid w:val="00303D68"/>
    <w:rsid w:val="00306967"/>
    <w:rsid w:val="0031361A"/>
    <w:rsid w:val="0032282A"/>
    <w:rsid w:val="00326A13"/>
    <w:rsid w:val="00356707"/>
    <w:rsid w:val="00361371"/>
    <w:rsid w:val="0036719A"/>
    <w:rsid w:val="003929CB"/>
    <w:rsid w:val="00394AD9"/>
    <w:rsid w:val="003B4E69"/>
    <w:rsid w:val="003B618D"/>
    <w:rsid w:val="003F4EA4"/>
    <w:rsid w:val="00412756"/>
    <w:rsid w:val="00423752"/>
    <w:rsid w:val="00426FF1"/>
    <w:rsid w:val="004318B7"/>
    <w:rsid w:val="0045613B"/>
    <w:rsid w:val="00456255"/>
    <w:rsid w:val="00457052"/>
    <w:rsid w:val="00467D7E"/>
    <w:rsid w:val="0047451C"/>
    <w:rsid w:val="004763D5"/>
    <w:rsid w:val="004827C1"/>
    <w:rsid w:val="00486098"/>
    <w:rsid w:val="0049613D"/>
    <w:rsid w:val="004B3EB2"/>
    <w:rsid w:val="004B4531"/>
    <w:rsid w:val="004D379D"/>
    <w:rsid w:val="004E2A12"/>
    <w:rsid w:val="004E6912"/>
    <w:rsid w:val="004F2F09"/>
    <w:rsid w:val="00522851"/>
    <w:rsid w:val="005234C8"/>
    <w:rsid w:val="005237B7"/>
    <w:rsid w:val="00536865"/>
    <w:rsid w:val="00543645"/>
    <w:rsid w:val="0054374E"/>
    <w:rsid w:val="00547A7D"/>
    <w:rsid w:val="00551334"/>
    <w:rsid w:val="00560F0D"/>
    <w:rsid w:val="00567677"/>
    <w:rsid w:val="005A0FC5"/>
    <w:rsid w:val="005E0F3F"/>
    <w:rsid w:val="005F773B"/>
    <w:rsid w:val="00615452"/>
    <w:rsid w:val="006246CD"/>
    <w:rsid w:val="00624937"/>
    <w:rsid w:val="00645012"/>
    <w:rsid w:val="00657230"/>
    <w:rsid w:val="0067495C"/>
    <w:rsid w:val="0069184F"/>
    <w:rsid w:val="006D2948"/>
    <w:rsid w:val="006F4247"/>
    <w:rsid w:val="006F5339"/>
    <w:rsid w:val="006F74FD"/>
    <w:rsid w:val="00701D5E"/>
    <w:rsid w:val="0074074F"/>
    <w:rsid w:val="007767E5"/>
    <w:rsid w:val="007774DC"/>
    <w:rsid w:val="007E47CC"/>
    <w:rsid w:val="007F2D64"/>
    <w:rsid w:val="007F3006"/>
    <w:rsid w:val="007F52D7"/>
    <w:rsid w:val="008035E4"/>
    <w:rsid w:val="00811F58"/>
    <w:rsid w:val="008150CC"/>
    <w:rsid w:val="008217BE"/>
    <w:rsid w:val="00827312"/>
    <w:rsid w:val="00872EE4"/>
    <w:rsid w:val="00886F02"/>
    <w:rsid w:val="008A3CF6"/>
    <w:rsid w:val="008B2EFD"/>
    <w:rsid w:val="008B484C"/>
    <w:rsid w:val="008B72D0"/>
    <w:rsid w:val="008C1D49"/>
    <w:rsid w:val="008E6B08"/>
    <w:rsid w:val="008F2667"/>
    <w:rsid w:val="008F557A"/>
    <w:rsid w:val="00903249"/>
    <w:rsid w:val="009109D8"/>
    <w:rsid w:val="00945FDA"/>
    <w:rsid w:val="009565FC"/>
    <w:rsid w:val="00963597"/>
    <w:rsid w:val="00984F9C"/>
    <w:rsid w:val="009A53C7"/>
    <w:rsid w:val="009C3322"/>
    <w:rsid w:val="009D14EE"/>
    <w:rsid w:val="009D2F9A"/>
    <w:rsid w:val="009F180F"/>
    <w:rsid w:val="009F1D69"/>
    <w:rsid w:val="009F7164"/>
    <w:rsid w:val="00A01858"/>
    <w:rsid w:val="00A2684B"/>
    <w:rsid w:val="00A63EC0"/>
    <w:rsid w:val="00A67788"/>
    <w:rsid w:val="00A705F8"/>
    <w:rsid w:val="00A73101"/>
    <w:rsid w:val="00A8176C"/>
    <w:rsid w:val="00A95A83"/>
    <w:rsid w:val="00AA72D4"/>
    <w:rsid w:val="00AB3EB9"/>
    <w:rsid w:val="00AB5A8E"/>
    <w:rsid w:val="00AD12F8"/>
    <w:rsid w:val="00AD23DA"/>
    <w:rsid w:val="00AD505B"/>
    <w:rsid w:val="00AD5B9C"/>
    <w:rsid w:val="00AD6B45"/>
    <w:rsid w:val="00AE324C"/>
    <w:rsid w:val="00AF23F0"/>
    <w:rsid w:val="00AF35BA"/>
    <w:rsid w:val="00AF42AE"/>
    <w:rsid w:val="00AF5525"/>
    <w:rsid w:val="00B11600"/>
    <w:rsid w:val="00B42F4A"/>
    <w:rsid w:val="00B52C6C"/>
    <w:rsid w:val="00B67993"/>
    <w:rsid w:val="00B713DD"/>
    <w:rsid w:val="00B715E7"/>
    <w:rsid w:val="00B83F60"/>
    <w:rsid w:val="00B85805"/>
    <w:rsid w:val="00B868B9"/>
    <w:rsid w:val="00BA5A70"/>
    <w:rsid w:val="00BC3402"/>
    <w:rsid w:val="00BC488B"/>
    <w:rsid w:val="00BD6726"/>
    <w:rsid w:val="00C10E10"/>
    <w:rsid w:val="00C254B4"/>
    <w:rsid w:val="00C43890"/>
    <w:rsid w:val="00C44865"/>
    <w:rsid w:val="00C53706"/>
    <w:rsid w:val="00C53FCE"/>
    <w:rsid w:val="00C706CB"/>
    <w:rsid w:val="00C71EE1"/>
    <w:rsid w:val="00C74D0F"/>
    <w:rsid w:val="00C857F5"/>
    <w:rsid w:val="00C910BC"/>
    <w:rsid w:val="00C939EF"/>
    <w:rsid w:val="00C940F9"/>
    <w:rsid w:val="00C96F98"/>
    <w:rsid w:val="00CA06EF"/>
    <w:rsid w:val="00CA6FF9"/>
    <w:rsid w:val="00CA7455"/>
    <w:rsid w:val="00CB39BF"/>
    <w:rsid w:val="00CB64B0"/>
    <w:rsid w:val="00D07844"/>
    <w:rsid w:val="00D15B42"/>
    <w:rsid w:val="00D3044A"/>
    <w:rsid w:val="00D62EEF"/>
    <w:rsid w:val="00D92B08"/>
    <w:rsid w:val="00DA0802"/>
    <w:rsid w:val="00DA7AE2"/>
    <w:rsid w:val="00DC001D"/>
    <w:rsid w:val="00DC0861"/>
    <w:rsid w:val="00DC3597"/>
    <w:rsid w:val="00DC38AC"/>
    <w:rsid w:val="00DC4C82"/>
    <w:rsid w:val="00DC613B"/>
    <w:rsid w:val="00DD31E0"/>
    <w:rsid w:val="00DD535C"/>
    <w:rsid w:val="00DD74B0"/>
    <w:rsid w:val="00DD7723"/>
    <w:rsid w:val="00DE2666"/>
    <w:rsid w:val="00DF42CC"/>
    <w:rsid w:val="00E06208"/>
    <w:rsid w:val="00E26FF2"/>
    <w:rsid w:val="00E31F9A"/>
    <w:rsid w:val="00E3409D"/>
    <w:rsid w:val="00E63157"/>
    <w:rsid w:val="00E67CB7"/>
    <w:rsid w:val="00E71B63"/>
    <w:rsid w:val="00E822B2"/>
    <w:rsid w:val="00E931EB"/>
    <w:rsid w:val="00EF675E"/>
    <w:rsid w:val="00F170CC"/>
    <w:rsid w:val="00F22B88"/>
    <w:rsid w:val="00F321C6"/>
    <w:rsid w:val="00F33EB9"/>
    <w:rsid w:val="00F53881"/>
    <w:rsid w:val="00F57B20"/>
    <w:rsid w:val="00F61E1D"/>
    <w:rsid w:val="00F62C23"/>
    <w:rsid w:val="00F750BF"/>
    <w:rsid w:val="00F873BF"/>
    <w:rsid w:val="00F91E55"/>
    <w:rsid w:val="00F95D0F"/>
    <w:rsid w:val="00FA1CA8"/>
    <w:rsid w:val="00FA3F74"/>
    <w:rsid w:val="00FA750D"/>
    <w:rsid w:val="00FB11C4"/>
    <w:rsid w:val="00FC4F89"/>
    <w:rsid w:val="00FD758A"/>
    <w:rsid w:val="00FE4FDA"/>
    <w:rsid w:val="00FE7875"/>
    <w:rsid w:val="00FF161E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412756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12756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412756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41275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paragraph" w:customStyle="1" w:styleId="ConsPlusNormal">
    <w:name w:val="ConsPlusNormal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50">
    <w:name w:val="Заголовок 5 Знак"/>
    <w:basedOn w:val="a0"/>
    <w:link w:val="5"/>
    <w:uiPriority w:val="99"/>
    <w:rsid w:val="00412756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412756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412756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412756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412756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412756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412756"/>
  </w:style>
  <w:style w:type="character" w:customStyle="1" w:styleId="a6">
    <w:name w:val="Нижний колонтитул Знак"/>
    <w:basedOn w:val="a0"/>
    <w:link w:val="a5"/>
    <w:rsid w:val="00412756"/>
  </w:style>
  <w:style w:type="table" w:customStyle="1" w:styleId="41">
    <w:name w:val="Сетка таблицы4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1275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41275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1275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12756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4127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12756"/>
    <w:pPr>
      <w:ind w:left="720"/>
    </w:pPr>
  </w:style>
  <w:style w:type="character" w:customStyle="1" w:styleId="13">
    <w:name w:val="Основной шрифт абзаца1"/>
    <w:semiHidden/>
    <w:rsid w:val="00412756"/>
    <w:rPr>
      <w:sz w:val="20"/>
    </w:rPr>
  </w:style>
  <w:style w:type="paragraph" w:styleId="ad">
    <w:name w:val="Block Text"/>
    <w:basedOn w:val="a"/>
    <w:uiPriority w:val="99"/>
    <w:rsid w:val="00412756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412756"/>
  </w:style>
  <w:style w:type="paragraph" w:styleId="af">
    <w:name w:val="Title"/>
    <w:basedOn w:val="a"/>
    <w:link w:val="af0"/>
    <w:uiPriority w:val="99"/>
    <w:qFormat/>
    <w:rsid w:val="00412756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412756"/>
    <w:rPr>
      <w:b/>
      <w:sz w:val="28"/>
    </w:rPr>
  </w:style>
  <w:style w:type="paragraph" w:styleId="af1">
    <w:name w:val="footnote text"/>
    <w:basedOn w:val="a"/>
    <w:link w:val="af2"/>
    <w:uiPriority w:val="99"/>
    <w:rsid w:val="00412756"/>
  </w:style>
  <w:style w:type="character" w:customStyle="1" w:styleId="af2">
    <w:name w:val="Текст сноски Знак"/>
    <w:basedOn w:val="a0"/>
    <w:link w:val="af1"/>
    <w:uiPriority w:val="99"/>
    <w:rsid w:val="00412756"/>
  </w:style>
  <w:style w:type="paragraph" w:styleId="af3">
    <w:name w:val="Normal (Web)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412756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41275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12756"/>
  </w:style>
  <w:style w:type="paragraph" w:styleId="af7">
    <w:name w:val="Body Text"/>
    <w:basedOn w:val="a"/>
    <w:link w:val="af8"/>
    <w:uiPriority w:val="99"/>
    <w:rsid w:val="00412756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412756"/>
    <w:rPr>
      <w:color w:val="000080"/>
      <w:sz w:val="24"/>
    </w:rPr>
  </w:style>
  <w:style w:type="character" w:styleId="af9">
    <w:name w:val="Hyperlink"/>
    <w:uiPriority w:val="99"/>
    <w:rsid w:val="0041275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412756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12756"/>
    <w:rPr>
      <w:sz w:val="24"/>
    </w:rPr>
  </w:style>
  <w:style w:type="paragraph" w:styleId="31">
    <w:name w:val="Body Text Indent 3"/>
    <w:basedOn w:val="a"/>
    <w:link w:val="32"/>
    <w:uiPriority w:val="99"/>
    <w:rsid w:val="00412756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12756"/>
    <w:rPr>
      <w:color w:val="000000"/>
      <w:sz w:val="24"/>
    </w:rPr>
  </w:style>
  <w:style w:type="paragraph" w:customStyle="1" w:styleId="xl22">
    <w:name w:val="xl22"/>
    <w:basedOn w:val="a"/>
    <w:uiPriority w:val="99"/>
    <w:rsid w:val="00412756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412756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41275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412756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412756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412756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412756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412756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41275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41275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412756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412756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41275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41275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412756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41275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412756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412756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412756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4127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412756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412756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412756"/>
  </w:style>
  <w:style w:type="paragraph" w:customStyle="1" w:styleId="ConsNonformat">
    <w:name w:val="ConsNonformat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412756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412756"/>
    <w:rPr>
      <w:bCs/>
      <w:sz w:val="28"/>
    </w:rPr>
  </w:style>
  <w:style w:type="character" w:customStyle="1" w:styleId="afa">
    <w:name w:val="Гипертекстовая ссылка"/>
    <w:uiPriority w:val="99"/>
    <w:rsid w:val="00412756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412756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412756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412756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412756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412756"/>
    <w:rPr>
      <w:b/>
    </w:rPr>
  </w:style>
  <w:style w:type="character" w:customStyle="1" w:styleId="aff">
    <w:name w:val="Цветовое выделение"/>
    <w:uiPriority w:val="99"/>
    <w:rsid w:val="00412756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412756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4127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412756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412756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412756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412756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412756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412756"/>
  </w:style>
  <w:style w:type="paragraph" w:customStyle="1" w:styleId="25">
    <w:name w:val="Знак2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412756"/>
    <w:rPr>
      <w:b/>
      <w:bCs/>
    </w:rPr>
  </w:style>
  <w:style w:type="character" w:customStyle="1" w:styleId="26">
    <w:name w:val="Знак Знак2"/>
    <w:uiPriority w:val="99"/>
    <w:rsid w:val="00412756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412756"/>
  </w:style>
  <w:style w:type="numbering" w:customStyle="1" w:styleId="27">
    <w:name w:val="Нет списка2"/>
    <w:next w:val="a2"/>
    <w:uiPriority w:val="99"/>
    <w:semiHidden/>
    <w:unhideWhenUsed/>
    <w:rsid w:val="00412756"/>
  </w:style>
  <w:style w:type="character" w:customStyle="1" w:styleId="FontStyle11">
    <w:name w:val="Font Style11"/>
    <w:rsid w:val="00412756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412756"/>
    <w:rPr>
      <w:b/>
    </w:rPr>
  </w:style>
  <w:style w:type="character" w:customStyle="1" w:styleId="18">
    <w:name w:val="Знак Знак1"/>
    <w:uiPriority w:val="99"/>
    <w:rsid w:val="00412756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412756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412756"/>
  </w:style>
  <w:style w:type="paragraph" w:customStyle="1" w:styleId="aff7">
    <w:name w:val="Внимание: недобросовестность!"/>
    <w:basedOn w:val="aff5"/>
    <w:next w:val="a"/>
    <w:uiPriority w:val="99"/>
    <w:rsid w:val="00412756"/>
  </w:style>
  <w:style w:type="character" w:customStyle="1" w:styleId="aff8">
    <w:name w:val="Выделение для Базового Поиска"/>
    <w:uiPriority w:val="99"/>
    <w:rsid w:val="00412756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412756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412756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412756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41275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41275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41275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412756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412756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41275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4127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412756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4127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41275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41275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412756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41275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41275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412756"/>
  </w:style>
  <w:style w:type="paragraph" w:customStyle="1" w:styleId="affff1">
    <w:name w:val="Моноширинны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412756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412756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412756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412756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412756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412756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412756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412756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412756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412756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412756"/>
  </w:style>
  <w:style w:type="paragraph" w:customStyle="1" w:styleId="affffe">
    <w:name w:val="Примечание."/>
    <w:basedOn w:val="aff5"/>
    <w:next w:val="a"/>
    <w:uiPriority w:val="99"/>
    <w:rsid w:val="00412756"/>
  </w:style>
  <w:style w:type="character" w:customStyle="1" w:styleId="afffff">
    <w:name w:val="Продолжение ссылки"/>
    <w:uiPriority w:val="99"/>
    <w:rsid w:val="00412756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412756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412756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412756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412756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412756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412756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412756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412756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412756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412756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412756"/>
  </w:style>
  <w:style w:type="paragraph" w:customStyle="1" w:styleId="Style7">
    <w:name w:val="Style7"/>
    <w:basedOn w:val="a"/>
    <w:uiPriority w:val="99"/>
    <w:rsid w:val="00412756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41275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412756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412756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412756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412756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12756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412756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412756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12756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412756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12756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412756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412756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412756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412756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412756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412756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412756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412756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412756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412756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412756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412756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412756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412756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412756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412756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412756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412756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412756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412756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412756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412756"/>
  </w:style>
  <w:style w:type="paragraph" w:customStyle="1" w:styleId="Style55">
    <w:name w:val="Style55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412756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412756"/>
  </w:style>
  <w:style w:type="numbering" w:customStyle="1" w:styleId="61">
    <w:name w:val="Нет списка6"/>
    <w:next w:val="a2"/>
    <w:uiPriority w:val="99"/>
    <w:semiHidden/>
    <w:unhideWhenUsed/>
    <w:rsid w:val="00412756"/>
  </w:style>
  <w:style w:type="numbering" w:customStyle="1" w:styleId="71">
    <w:name w:val="Нет списка7"/>
    <w:next w:val="a2"/>
    <w:uiPriority w:val="99"/>
    <w:semiHidden/>
    <w:unhideWhenUsed/>
    <w:rsid w:val="00412756"/>
  </w:style>
  <w:style w:type="numbering" w:customStyle="1" w:styleId="111">
    <w:name w:val="Нет списка11"/>
    <w:next w:val="a2"/>
    <w:uiPriority w:val="99"/>
    <w:semiHidden/>
    <w:unhideWhenUsed/>
    <w:rsid w:val="00412756"/>
  </w:style>
  <w:style w:type="numbering" w:customStyle="1" w:styleId="210">
    <w:name w:val="Нет списка21"/>
    <w:next w:val="a2"/>
    <w:uiPriority w:val="99"/>
    <w:semiHidden/>
    <w:unhideWhenUsed/>
    <w:rsid w:val="00412756"/>
  </w:style>
  <w:style w:type="numbering" w:customStyle="1" w:styleId="310">
    <w:name w:val="Нет списка31"/>
    <w:next w:val="a2"/>
    <w:uiPriority w:val="99"/>
    <w:semiHidden/>
    <w:unhideWhenUsed/>
    <w:rsid w:val="00412756"/>
  </w:style>
  <w:style w:type="numbering" w:customStyle="1" w:styleId="410">
    <w:name w:val="Нет списка41"/>
    <w:next w:val="a2"/>
    <w:uiPriority w:val="99"/>
    <w:semiHidden/>
    <w:unhideWhenUsed/>
    <w:rsid w:val="00412756"/>
  </w:style>
  <w:style w:type="numbering" w:customStyle="1" w:styleId="510">
    <w:name w:val="Нет списка51"/>
    <w:next w:val="a2"/>
    <w:uiPriority w:val="99"/>
    <w:semiHidden/>
    <w:unhideWhenUsed/>
    <w:rsid w:val="00412756"/>
  </w:style>
  <w:style w:type="numbering" w:customStyle="1" w:styleId="610">
    <w:name w:val="Нет списка61"/>
    <w:next w:val="a2"/>
    <w:uiPriority w:val="99"/>
    <w:semiHidden/>
    <w:unhideWhenUsed/>
    <w:rsid w:val="00412756"/>
  </w:style>
  <w:style w:type="table" w:customStyle="1" w:styleId="28">
    <w:name w:val="Сетка таблицы2"/>
    <w:basedOn w:val="a1"/>
    <w:next w:val="ab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412756"/>
  </w:style>
  <w:style w:type="table" w:customStyle="1" w:styleId="211">
    <w:name w:val="Сетка таблицы21"/>
    <w:basedOn w:val="a1"/>
    <w:next w:val="ab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412756"/>
  </w:style>
  <w:style w:type="character" w:customStyle="1" w:styleId="FontStyle80">
    <w:name w:val="Font Style80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412756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412756"/>
  </w:style>
  <w:style w:type="numbering" w:customStyle="1" w:styleId="100">
    <w:name w:val="Нет списка10"/>
    <w:next w:val="a2"/>
    <w:uiPriority w:val="99"/>
    <w:semiHidden/>
    <w:unhideWhenUsed/>
    <w:rsid w:val="00412756"/>
  </w:style>
  <w:style w:type="paragraph" w:customStyle="1" w:styleId="Style58">
    <w:name w:val="Style58"/>
    <w:basedOn w:val="a"/>
    <w:rsid w:val="00412756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rsid w:val="00412756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rsid w:val="00412756"/>
    <w:pPr>
      <w:widowControl/>
    </w:pPr>
  </w:style>
  <w:style w:type="character" w:customStyle="1" w:styleId="CharStyle28">
    <w:name w:val="CharStyle28"/>
    <w:basedOn w:val="a0"/>
    <w:rsid w:val="00412756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41275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412756"/>
  </w:style>
  <w:style w:type="numbering" w:customStyle="1" w:styleId="130">
    <w:name w:val="Нет списка13"/>
    <w:next w:val="a2"/>
    <w:uiPriority w:val="99"/>
    <w:semiHidden/>
    <w:unhideWhenUsed/>
    <w:rsid w:val="00412756"/>
  </w:style>
  <w:style w:type="numbering" w:customStyle="1" w:styleId="140">
    <w:name w:val="Нет списка14"/>
    <w:next w:val="a2"/>
    <w:uiPriority w:val="99"/>
    <w:semiHidden/>
    <w:unhideWhenUsed/>
    <w:rsid w:val="00412756"/>
  </w:style>
  <w:style w:type="numbering" w:customStyle="1" w:styleId="150">
    <w:name w:val="Нет списка15"/>
    <w:next w:val="a2"/>
    <w:uiPriority w:val="99"/>
    <w:semiHidden/>
    <w:unhideWhenUsed/>
    <w:rsid w:val="00412756"/>
  </w:style>
  <w:style w:type="numbering" w:customStyle="1" w:styleId="160">
    <w:name w:val="Нет списка16"/>
    <w:next w:val="a2"/>
    <w:uiPriority w:val="99"/>
    <w:semiHidden/>
    <w:unhideWhenUsed/>
    <w:rsid w:val="00412756"/>
  </w:style>
  <w:style w:type="numbering" w:customStyle="1" w:styleId="170">
    <w:name w:val="Нет списка17"/>
    <w:next w:val="a2"/>
    <w:uiPriority w:val="99"/>
    <w:semiHidden/>
    <w:unhideWhenUsed/>
    <w:rsid w:val="00412756"/>
  </w:style>
  <w:style w:type="paragraph" w:customStyle="1" w:styleId="font5">
    <w:name w:val="font5"/>
    <w:basedOn w:val="a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412756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rsid w:val="00412756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12756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412756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41275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412756"/>
  </w:style>
  <w:style w:type="character" w:customStyle="1" w:styleId="19">
    <w:name w:val="Текст выноски Знак1"/>
    <w:rsid w:val="00412756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412756"/>
    <w:rPr>
      <w:sz w:val="28"/>
    </w:rPr>
  </w:style>
  <w:style w:type="character" w:customStyle="1" w:styleId="FontStyle33">
    <w:name w:val="Font Style33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412756"/>
  </w:style>
  <w:style w:type="table" w:customStyle="1" w:styleId="52">
    <w:name w:val="Сетка таблицы5"/>
    <w:basedOn w:val="a1"/>
    <w:next w:val="ab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41275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uiPriority w:val="39"/>
    <w:rsid w:val="00224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412756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12756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412756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41275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paragraph" w:customStyle="1" w:styleId="ConsPlusNormal">
    <w:name w:val="ConsPlusNormal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50">
    <w:name w:val="Заголовок 5 Знак"/>
    <w:basedOn w:val="a0"/>
    <w:link w:val="5"/>
    <w:uiPriority w:val="99"/>
    <w:rsid w:val="00412756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412756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412756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412756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412756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412756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412756"/>
  </w:style>
  <w:style w:type="character" w:customStyle="1" w:styleId="a6">
    <w:name w:val="Нижний колонтитул Знак"/>
    <w:basedOn w:val="a0"/>
    <w:link w:val="a5"/>
    <w:rsid w:val="00412756"/>
  </w:style>
  <w:style w:type="table" w:customStyle="1" w:styleId="41">
    <w:name w:val="Сетка таблицы4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1275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41275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1275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12756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4127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12756"/>
    <w:pPr>
      <w:ind w:left="720"/>
    </w:pPr>
  </w:style>
  <w:style w:type="character" w:customStyle="1" w:styleId="13">
    <w:name w:val="Основной шрифт абзаца1"/>
    <w:semiHidden/>
    <w:rsid w:val="00412756"/>
    <w:rPr>
      <w:sz w:val="20"/>
    </w:rPr>
  </w:style>
  <w:style w:type="paragraph" w:styleId="ad">
    <w:name w:val="Block Text"/>
    <w:basedOn w:val="a"/>
    <w:uiPriority w:val="99"/>
    <w:rsid w:val="00412756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412756"/>
  </w:style>
  <w:style w:type="paragraph" w:styleId="af">
    <w:name w:val="Title"/>
    <w:basedOn w:val="a"/>
    <w:link w:val="af0"/>
    <w:uiPriority w:val="99"/>
    <w:qFormat/>
    <w:rsid w:val="00412756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412756"/>
    <w:rPr>
      <w:b/>
      <w:sz w:val="28"/>
    </w:rPr>
  </w:style>
  <w:style w:type="paragraph" w:styleId="af1">
    <w:name w:val="footnote text"/>
    <w:basedOn w:val="a"/>
    <w:link w:val="af2"/>
    <w:uiPriority w:val="99"/>
    <w:rsid w:val="00412756"/>
  </w:style>
  <w:style w:type="character" w:customStyle="1" w:styleId="af2">
    <w:name w:val="Текст сноски Знак"/>
    <w:basedOn w:val="a0"/>
    <w:link w:val="af1"/>
    <w:uiPriority w:val="99"/>
    <w:rsid w:val="00412756"/>
  </w:style>
  <w:style w:type="paragraph" w:styleId="af3">
    <w:name w:val="Normal (Web)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412756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41275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12756"/>
  </w:style>
  <w:style w:type="paragraph" w:styleId="af7">
    <w:name w:val="Body Text"/>
    <w:basedOn w:val="a"/>
    <w:link w:val="af8"/>
    <w:uiPriority w:val="99"/>
    <w:rsid w:val="00412756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412756"/>
    <w:rPr>
      <w:color w:val="000080"/>
      <w:sz w:val="24"/>
    </w:rPr>
  </w:style>
  <w:style w:type="character" w:styleId="af9">
    <w:name w:val="Hyperlink"/>
    <w:uiPriority w:val="99"/>
    <w:rsid w:val="0041275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412756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12756"/>
    <w:rPr>
      <w:sz w:val="24"/>
    </w:rPr>
  </w:style>
  <w:style w:type="paragraph" w:styleId="31">
    <w:name w:val="Body Text Indent 3"/>
    <w:basedOn w:val="a"/>
    <w:link w:val="32"/>
    <w:uiPriority w:val="99"/>
    <w:rsid w:val="00412756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12756"/>
    <w:rPr>
      <w:color w:val="000000"/>
      <w:sz w:val="24"/>
    </w:rPr>
  </w:style>
  <w:style w:type="paragraph" w:customStyle="1" w:styleId="xl22">
    <w:name w:val="xl22"/>
    <w:basedOn w:val="a"/>
    <w:uiPriority w:val="99"/>
    <w:rsid w:val="00412756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412756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41275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412756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412756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412756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412756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412756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41275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41275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412756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412756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41275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41275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412756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41275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412756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412756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412756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4127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412756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412756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412756"/>
  </w:style>
  <w:style w:type="paragraph" w:customStyle="1" w:styleId="ConsNonformat">
    <w:name w:val="ConsNonformat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412756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412756"/>
    <w:rPr>
      <w:bCs/>
      <w:sz w:val="28"/>
    </w:rPr>
  </w:style>
  <w:style w:type="character" w:customStyle="1" w:styleId="afa">
    <w:name w:val="Гипертекстовая ссылка"/>
    <w:uiPriority w:val="99"/>
    <w:rsid w:val="00412756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412756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412756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412756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412756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412756"/>
    <w:rPr>
      <w:b/>
    </w:rPr>
  </w:style>
  <w:style w:type="character" w:customStyle="1" w:styleId="aff">
    <w:name w:val="Цветовое выделение"/>
    <w:uiPriority w:val="99"/>
    <w:rsid w:val="00412756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412756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4127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412756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412756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412756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412756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412756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412756"/>
  </w:style>
  <w:style w:type="paragraph" w:customStyle="1" w:styleId="25">
    <w:name w:val="Знак2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412756"/>
    <w:rPr>
      <w:b/>
      <w:bCs/>
    </w:rPr>
  </w:style>
  <w:style w:type="character" w:customStyle="1" w:styleId="26">
    <w:name w:val="Знак Знак2"/>
    <w:uiPriority w:val="99"/>
    <w:rsid w:val="00412756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412756"/>
  </w:style>
  <w:style w:type="numbering" w:customStyle="1" w:styleId="27">
    <w:name w:val="Нет списка2"/>
    <w:next w:val="a2"/>
    <w:uiPriority w:val="99"/>
    <w:semiHidden/>
    <w:unhideWhenUsed/>
    <w:rsid w:val="00412756"/>
  </w:style>
  <w:style w:type="character" w:customStyle="1" w:styleId="FontStyle11">
    <w:name w:val="Font Style11"/>
    <w:rsid w:val="00412756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412756"/>
    <w:rPr>
      <w:b/>
    </w:rPr>
  </w:style>
  <w:style w:type="character" w:customStyle="1" w:styleId="18">
    <w:name w:val="Знак Знак1"/>
    <w:uiPriority w:val="99"/>
    <w:rsid w:val="00412756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412756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412756"/>
  </w:style>
  <w:style w:type="paragraph" w:customStyle="1" w:styleId="aff7">
    <w:name w:val="Внимание: недобросовестность!"/>
    <w:basedOn w:val="aff5"/>
    <w:next w:val="a"/>
    <w:uiPriority w:val="99"/>
    <w:rsid w:val="00412756"/>
  </w:style>
  <w:style w:type="character" w:customStyle="1" w:styleId="aff8">
    <w:name w:val="Выделение для Базового Поиска"/>
    <w:uiPriority w:val="99"/>
    <w:rsid w:val="00412756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412756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412756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412756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41275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41275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41275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412756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412756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41275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4127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412756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4127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41275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41275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412756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41275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41275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412756"/>
  </w:style>
  <w:style w:type="paragraph" w:customStyle="1" w:styleId="affff1">
    <w:name w:val="Моноширинны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412756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412756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412756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412756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412756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412756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412756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412756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412756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412756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412756"/>
  </w:style>
  <w:style w:type="paragraph" w:customStyle="1" w:styleId="affffe">
    <w:name w:val="Примечание."/>
    <w:basedOn w:val="aff5"/>
    <w:next w:val="a"/>
    <w:uiPriority w:val="99"/>
    <w:rsid w:val="00412756"/>
  </w:style>
  <w:style w:type="character" w:customStyle="1" w:styleId="afffff">
    <w:name w:val="Продолжение ссылки"/>
    <w:uiPriority w:val="99"/>
    <w:rsid w:val="00412756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412756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412756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412756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412756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412756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412756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412756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412756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412756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412756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412756"/>
  </w:style>
  <w:style w:type="paragraph" w:customStyle="1" w:styleId="Style7">
    <w:name w:val="Style7"/>
    <w:basedOn w:val="a"/>
    <w:uiPriority w:val="99"/>
    <w:rsid w:val="00412756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41275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412756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412756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412756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412756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12756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412756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412756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12756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412756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12756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412756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412756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412756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412756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412756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412756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412756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412756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412756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412756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412756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412756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412756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412756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412756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412756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412756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412756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412756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412756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412756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412756"/>
  </w:style>
  <w:style w:type="paragraph" w:customStyle="1" w:styleId="Style55">
    <w:name w:val="Style55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412756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412756"/>
  </w:style>
  <w:style w:type="numbering" w:customStyle="1" w:styleId="61">
    <w:name w:val="Нет списка6"/>
    <w:next w:val="a2"/>
    <w:uiPriority w:val="99"/>
    <w:semiHidden/>
    <w:unhideWhenUsed/>
    <w:rsid w:val="00412756"/>
  </w:style>
  <w:style w:type="numbering" w:customStyle="1" w:styleId="71">
    <w:name w:val="Нет списка7"/>
    <w:next w:val="a2"/>
    <w:uiPriority w:val="99"/>
    <w:semiHidden/>
    <w:unhideWhenUsed/>
    <w:rsid w:val="00412756"/>
  </w:style>
  <w:style w:type="numbering" w:customStyle="1" w:styleId="111">
    <w:name w:val="Нет списка11"/>
    <w:next w:val="a2"/>
    <w:uiPriority w:val="99"/>
    <w:semiHidden/>
    <w:unhideWhenUsed/>
    <w:rsid w:val="00412756"/>
  </w:style>
  <w:style w:type="numbering" w:customStyle="1" w:styleId="210">
    <w:name w:val="Нет списка21"/>
    <w:next w:val="a2"/>
    <w:uiPriority w:val="99"/>
    <w:semiHidden/>
    <w:unhideWhenUsed/>
    <w:rsid w:val="00412756"/>
  </w:style>
  <w:style w:type="numbering" w:customStyle="1" w:styleId="310">
    <w:name w:val="Нет списка31"/>
    <w:next w:val="a2"/>
    <w:uiPriority w:val="99"/>
    <w:semiHidden/>
    <w:unhideWhenUsed/>
    <w:rsid w:val="00412756"/>
  </w:style>
  <w:style w:type="numbering" w:customStyle="1" w:styleId="410">
    <w:name w:val="Нет списка41"/>
    <w:next w:val="a2"/>
    <w:uiPriority w:val="99"/>
    <w:semiHidden/>
    <w:unhideWhenUsed/>
    <w:rsid w:val="00412756"/>
  </w:style>
  <w:style w:type="numbering" w:customStyle="1" w:styleId="510">
    <w:name w:val="Нет списка51"/>
    <w:next w:val="a2"/>
    <w:uiPriority w:val="99"/>
    <w:semiHidden/>
    <w:unhideWhenUsed/>
    <w:rsid w:val="00412756"/>
  </w:style>
  <w:style w:type="numbering" w:customStyle="1" w:styleId="610">
    <w:name w:val="Нет списка61"/>
    <w:next w:val="a2"/>
    <w:uiPriority w:val="99"/>
    <w:semiHidden/>
    <w:unhideWhenUsed/>
    <w:rsid w:val="00412756"/>
  </w:style>
  <w:style w:type="table" w:customStyle="1" w:styleId="28">
    <w:name w:val="Сетка таблицы2"/>
    <w:basedOn w:val="a1"/>
    <w:next w:val="ab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412756"/>
  </w:style>
  <w:style w:type="table" w:customStyle="1" w:styleId="211">
    <w:name w:val="Сетка таблицы21"/>
    <w:basedOn w:val="a1"/>
    <w:next w:val="ab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412756"/>
  </w:style>
  <w:style w:type="character" w:customStyle="1" w:styleId="FontStyle80">
    <w:name w:val="Font Style80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412756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412756"/>
  </w:style>
  <w:style w:type="numbering" w:customStyle="1" w:styleId="100">
    <w:name w:val="Нет списка10"/>
    <w:next w:val="a2"/>
    <w:uiPriority w:val="99"/>
    <w:semiHidden/>
    <w:unhideWhenUsed/>
    <w:rsid w:val="00412756"/>
  </w:style>
  <w:style w:type="paragraph" w:customStyle="1" w:styleId="Style58">
    <w:name w:val="Style58"/>
    <w:basedOn w:val="a"/>
    <w:rsid w:val="00412756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rsid w:val="00412756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rsid w:val="00412756"/>
    <w:pPr>
      <w:widowControl/>
    </w:pPr>
  </w:style>
  <w:style w:type="character" w:customStyle="1" w:styleId="CharStyle28">
    <w:name w:val="CharStyle28"/>
    <w:basedOn w:val="a0"/>
    <w:rsid w:val="00412756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41275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412756"/>
  </w:style>
  <w:style w:type="numbering" w:customStyle="1" w:styleId="130">
    <w:name w:val="Нет списка13"/>
    <w:next w:val="a2"/>
    <w:uiPriority w:val="99"/>
    <w:semiHidden/>
    <w:unhideWhenUsed/>
    <w:rsid w:val="00412756"/>
  </w:style>
  <w:style w:type="numbering" w:customStyle="1" w:styleId="140">
    <w:name w:val="Нет списка14"/>
    <w:next w:val="a2"/>
    <w:uiPriority w:val="99"/>
    <w:semiHidden/>
    <w:unhideWhenUsed/>
    <w:rsid w:val="00412756"/>
  </w:style>
  <w:style w:type="numbering" w:customStyle="1" w:styleId="150">
    <w:name w:val="Нет списка15"/>
    <w:next w:val="a2"/>
    <w:uiPriority w:val="99"/>
    <w:semiHidden/>
    <w:unhideWhenUsed/>
    <w:rsid w:val="00412756"/>
  </w:style>
  <w:style w:type="numbering" w:customStyle="1" w:styleId="160">
    <w:name w:val="Нет списка16"/>
    <w:next w:val="a2"/>
    <w:uiPriority w:val="99"/>
    <w:semiHidden/>
    <w:unhideWhenUsed/>
    <w:rsid w:val="00412756"/>
  </w:style>
  <w:style w:type="numbering" w:customStyle="1" w:styleId="170">
    <w:name w:val="Нет списка17"/>
    <w:next w:val="a2"/>
    <w:uiPriority w:val="99"/>
    <w:semiHidden/>
    <w:unhideWhenUsed/>
    <w:rsid w:val="00412756"/>
  </w:style>
  <w:style w:type="paragraph" w:customStyle="1" w:styleId="font5">
    <w:name w:val="font5"/>
    <w:basedOn w:val="a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412756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rsid w:val="00412756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12756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412756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41275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412756"/>
  </w:style>
  <w:style w:type="character" w:customStyle="1" w:styleId="19">
    <w:name w:val="Текст выноски Знак1"/>
    <w:rsid w:val="00412756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412756"/>
    <w:rPr>
      <w:sz w:val="28"/>
    </w:rPr>
  </w:style>
  <w:style w:type="character" w:customStyle="1" w:styleId="FontStyle33">
    <w:name w:val="Font Style33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412756"/>
  </w:style>
  <w:style w:type="table" w:customStyle="1" w:styleId="52">
    <w:name w:val="Сетка таблицы5"/>
    <w:basedOn w:val="a1"/>
    <w:next w:val="ab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41275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uiPriority w:val="39"/>
    <w:rsid w:val="00224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085E0C756A47BB2B4A3FAF1ABDD8761CB8607FDBD1DFB01C992441C06198A5B41A0562E13FB64D77E0D52603D291F797A7FA7FECE852E70B9578BB9dEg6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D952-A89A-47AF-9893-5DCE3E22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367</TotalTime>
  <Pages>48</Pages>
  <Words>7948</Words>
  <Characters>56947</Characters>
  <Application>Microsoft Office Word</Application>
  <DocSecurity>0</DocSecurity>
  <Lines>474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64766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SMIRNOVA</cp:lastModifiedBy>
  <cp:revision>59</cp:revision>
  <cp:lastPrinted>2022-02-03T13:12:00Z</cp:lastPrinted>
  <dcterms:created xsi:type="dcterms:W3CDTF">2021-12-01T07:49:00Z</dcterms:created>
  <dcterms:modified xsi:type="dcterms:W3CDTF">2022-02-16T07:15:00Z</dcterms:modified>
</cp:coreProperties>
</file>